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36" w:rsidRPr="000815B3" w:rsidRDefault="007A4136" w:rsidP="000815B3">
      <w:pPr>
        <w:tabs>
          <w:tab w:val="left" w:pos="4290"/>
        </w:tabs>
        <w:jc w:val="center"/>
        <w:rPr>
          <w:b/>
        </w:rPr>
      </w:pPr>
      <w:r w:rsidRPr="000815B3">
        <w:rPr>
          <w:b/>
        </w:rPr>
        <w:t>СВЕДЕНИЯ</w:t>
      </w:r>
    </w:p>
    <w:p w:rsidR="007A4136" w:rsidRPr="000815B3" w:rsidRDefault="007A4136" w:rsidP="000815B3">
      <w:pPr>
        <w:ind w:left="-360"/>
        <w:jc w:val="center"/>
        <w:rPr>
          <w:b/>
          <w:bCs/>
        </w:rPr>
      </w:pPr>
      <w:r w:rsidRPr="000815B3">
        <w:rPr>
          <w:b/>
          <w:bCs/>
        </w:rPr>
        <w:t>о доходах, об имуществе и обязательствах имущественного характера лиц, замещающих муниципальные должности, должности муниципальной службы, утвержденные в Перечне должностей муниципальной службы Ряжского муниципального района,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 сведения о доходах, об имуществе и обязательствах имущественного характера  своих супруги (супруга) и несовершеннолетних детей на официальном сайте муниципального образования – Ряжский муниципальный район Рязанской области</w:t>
      </w:r>
    </w:p>
    <w:p w:rsidR="007A4136" w:rsidRPr="000815B3" w:rsidRDefault="007A4136" w:rsidP="000815B3">
      <w:pPr>
        <w:jc w:val="center"/>
        <w:rPr>
          <w:b/>
          <w:bCs/>
        </w:rPr>
      </w:pPr>
      <w:r w:rsidRPr="000815B3">
        <w:rPr>
          <w:b/>
          <w:bCs/>
        </w:rPr>
        <w:t>за период с 01.01.2012г. по 31.12.2012г.</w:t>
      </w:r>
    </w:p>
    <w:p w:rsidR="007A4136" w:rsidRPr="000815B3" w:rsidRDefault="007A4136" w:rsidP="000815B3">
      <w:pPr>
        <w:tabs>
          <w:tab w:val="left" w:pos="4290"/>
        </w:tabs>
        <w:jc w:val="center"/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980"/>
        <w:gridCol w:w="2340"/>
        <w:gridCol w:w="1868"/>
        <w:gridCol w:w="1912"/>
        <w:gridCol w:w="1620"/>
        <w:gridCol w:w="1800"/>
        <w:gridCol w:w="2160"/>
      </w:tblGrid>
      <w:tr w:rsidR="007A4136" w:rsidRPr="000815B3" w:rsidTr="000C46D7">
        <w:tc>
          <w:tcPr>
            <w:tcW w:w="468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№</w:t>
            </w:r>
          </w:p>
        </w:tc>
        <w:tc>
          <w:tcPr>
            <w:tcW w:w="1980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Ф.И.О.</w:t>
            </w:r>
          </w:p>
        </w:tc>
        <w:tc>
          <w:tcPr>
            <w:tcW w:w="2340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должность</w:t>
            </w:r>
          </w:p>
        </w:tc>
        <w:tc>
          <w:tcPr>
            <w:tcW w:w="1868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общая сумма декларированного годового дохода, руб.</w:t>
            </w:r>
          </w:p>
        </w:tc>
        <w:tc>
          <w:tcPr>
            <w:tcW w:w="5332" w:type="dxa"/>
            <w:gridSpan w:val="3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60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7A4136" w:rsidRPr="000815B3" w:rsidTr="000C46D7">
        <w:tc>
          <w:tcPr>
            <w:tcW w:w="468" w:type="dxa"/>
            <w:vMerge/>
            <w:vAlign w:val="center"/>
          </w:tcPr>
          <w:p w:rsidR="007A4136" w:rsidRPr="000815B3" w:rsidRDefault="007A4136" w:rsidP="00AC5558"/>
        </w:tc>
        <w:tc>
          <w:tcPr>
            <w:tcW w:w="1980" w:type="dxa"/>
            <w:vMerge/>
            <w:vAlign w:val="center"/>
          </w:tcPr>
          <w:p w:rsidR="007A4136" w:rsidRPr="000815B3" w:rsidRDefault="007A4136" w:rsidP="00AC5558"/>
        </w:tc>
        <w:tc>
          <w:tcPr>
            <w:tcW w:w="2340" w:type="dxa"/>
            <w:vMerge/>
            <w:vAlign w:val="center"/>
          </w:tcPr>
          <w:p w:rsidR="007A4136" w:rsidRPr="000815B3" w:rsidRDefault="007A4136" w:rsidP="00AC5558"/>
        </w:tc>
        <w:tc>
          <w:tcPr>
            <w:tcW w:w="1868" w:type="dxa"/>
            <w:vMerge/>
            <w:vAlign w:val="center"/>
          </w:tcPr>
          <w:p w:rsidR="007A4136" w:rsidRPr="000815B3" w:rsidRDefault="007A4136" w:rsidP="00AC5558"/>
        </w:tc>
        <w:tc>
          <w:tcPr>
            <w:tcW w:w="1912" w:type="dxa"/>
          </w:tcPr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0C46D7">
              <w:rPr>
                <w:b/>
              </w:rPr>
              <w:t>вид объектов</w:t>
            </w:r>
          </w:p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0C46D7">
              <w:rPr>
                <w:b/>
              </w:rPr>
              <w:t>недвижимости</w:t>
            </w:r>
          </w:p>
        </w:tc>
        <w:tc>
          <w:tcPr>
            <w:tcW w:w="162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площадь</w:t>
            </w:r>
          </w:p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кв.м.</w:t>
            </w:r>
          </w:p>
        </w:tc>
        <w:tc>
          <w:tcPr>
            <w:tcW w:w="180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страна расположения</w:t>
            </w:r>
          </w:p>
        </w:tc>
        <w:tc>
          <w:tcPr>
            <w:tcW w:w="2160" w:type="dxa"/>
            <w:vMerge/>
            <w:vAlign w:val="center"/>
          </w:tcPr>
          <w:p w:rsidR="007A4136" w:rsidRPr="000815B3" w:rsidRDefault="007A4136" w:rsidP="00AC5558"/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</w:t>
            </w: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Каширский Виталий Николаевич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Глава администрации МО – Ряжский муниципальный район Рязанской области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1017814</w:t>
            </w:r>
          </w:p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</w:t>
            </w:r>
          </w:p>
          <w:p w:rsidR="007A4136" w:rsidRPr="000815B3" w:rsidRDefault="007A4136" w:rsidP="00AC5558">
            <w:r w:rsidRPr="000815B3">
              <w:t>- жилой дом 1/2</w:t>
            </w:r>
          </w:p>
          <w:p w:rsidR="007A4136" w:rsidRPr="000815B3" w:rsidRDefault="007A4136" w:rsidP="00AC5558">
            <w:r w:rsidRPr="000815B3">
              <w:t>- квартира</w:t>
            </w:r>
          </w:p>
          <w:p w:rsidR="007A4136" w:rsidRPr="000815B3" w:rsidRDefault="007A4136" w:rsidP="00AC5558">
            <w:r w:rsidRPr="000815B3">
              <w:t>-гараж</w:t>
            </w:r>
          </w:p>
          <w:p w:rsidR="007A4136" w:rsidRPr="000815B3" w:rsidRDefault="007A4136" w:rsidP="00AC5558">
            <w:r w:rsidRPr="000815B3">
              <w:t>- земельный участок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500 кв.м.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123 кв.м.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49,2 кв.м.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60 кв.м.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10,82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бухгалтер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86974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жилой дом 1/2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иное недвижимое имущество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500 кв.м.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123 кв.м.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35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Хонда «Цивик»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2</w:t>
            </w: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Новкин Виктор Леонидович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 xml:space="preserve">заместитель главы администрации по строительству, промышленности и жилищно-коммунальным вопросам 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933479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жилой дом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-гаражи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1574 кв.м.</w:t>
            </w:r>
          </w:p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115,6 кв.м.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62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Тойота Королла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Супруга</w:t>
            </w:r>
          </w:p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домохозяйка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6851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3</w:t>
            </w: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Сурина Светлана Константиновна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 xml:space="preserve">заместитель главы администрации по социальным вопросам 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937528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квартира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64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пенсионер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218620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ВАЗ 2114</w:t>
            </w:r>
          </w:p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ВАЗ 2123</w:t>
            </w:r>
          </w:p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Чэрри Тигго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</w:t>
            </w: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Корольков Сергей Викторович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 xml:space="preserve">управляющий делами администрации 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747212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жилой дом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604 кв.м.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113.6 кв.м.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Шевроле Лаччети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заведующая лабораторией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149823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5</w:t>
            </w: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Кузнецова Татьяна Владимировна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 xml:space="preserve">заместитель главы администрации по экономике и финансам 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600262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-земельный участок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жилой дом;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жилой дом (1/4)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1000 кв.м.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582 кв.м.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2422 кв.м.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86,6 кв.м.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52,6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 xml:space="preserve">рабочий 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371973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жилой дом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1586 кв.м.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36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Лада Приора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несовершеннолетняя дочь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-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несовершеннолетний сын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-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6</w:t>
            </w: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Евсеев Евгений Алексеевич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начальник управления сельского хозяйства и продовольствия  МО – Ряжский муниципальный район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970800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квартира (1/2)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квартира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гараж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гараж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1000 кв.м.</w:t>
            </w:r>
          </w:p>
          <w:p w:rsidR="007A4136" w:rsidRPr="000815B3" w:rsidRDefault="007A4136" w:rsidP="00AC5558"/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28,8 кв.м.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29,6 кв.м.</w:t>
            </w:r>
          </w:p>
          <w:p w:rsidR="007A4136" w:rsidRPr="000815B3" w:rsidRDefault="007A4136" w:rsidP="00AC5558">
            <w:r w:rsidRPr="000815B3">
              <w:t>30,2 кв.м.</w:t>
            </w:r>
          </w:p>
          <w:p w:rsidR="007A4136" w:rsidRPr="000815B3" w:rsidRDefault="007A4136" w:rsidP="00AC5558">
            <w:r w:rsidRPr="000815B3">
              <w:t>24,0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ВАЗ 21213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Евсеева Татьяна Михайловна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пенсионерка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197723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квартира (1/2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квартира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28,8 кв.м.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64,4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>
              <w:t>7</w:t>
            </w: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Елисеева Марина Михайловна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начальник Отдела культуры и туризма МО – Ряжский муниципальный район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477070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ИП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69101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жилой дом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100 кв.м.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60,1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Хюндай Сантафе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>
              <w:t>8</w:t>
            </w: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Нефедов Александр Николаевич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начальник Отдела по физической культуре МО– Ряжский муниципальный район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470708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 (1/2);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жилой дом (1/2);</w:t>
            </w:r>
          </w:p>
          <w:p w:rsidR="007A4136" w:rsidRPr="000815B3" w:rsidRDefault="007A4136" w:rsidP="00AC5558"/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1064 кв.м.</w:t>
            </w:r>
          </w:p>
          <w:p w:rsidR="007A4136" w:rsidRPr="000815B3" w:rsidRDefault="007A4136" w:rsidP="00AC5558"/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46,5 кв.м.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AC5558"/>
          <w:p w:rsidR="007A4136" w:rsidRPr="000815B3" w:rsidRDefault="007A4136" w:rsidP="00AC5558">
            <w:r w:rsidRPr="000815B3">
              <w:t xml:space="preserve">       Россия</w:t>
            </w:r>
          </w:p>
          <w:p w:rsidR="007A4136" w:rsidRPr="000815B3" w:rsidRDefault="007A4136" w:rsidP="00AC5558"/>
          <w:p w:rsidR="007A4136" w:rsidRPr="000815B3" w:rsidRDefault="007A4136" w:rsidP="00AC5558"/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ВАЗ 2109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Нефедова Марина Анатольевна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 xml:space="preserve">ведущий специалист 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216013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квартира (1/4)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1064 кв.м.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49,8 кв.м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КИА СИД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>
              <w:t>9</w:t>
            </w: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Гринько Николай Николаевич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начальник Отдела капитального строительства МО – Ряжский муниципальный район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592381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квартира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108200 кв.м.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32,1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Тойота Королла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 xml:space="preserve">учитель 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230152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жилой дом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1000 кв.м.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1350 кв.м.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155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>
              <w:t>10</w:t>
            </w: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Аверьянова Марина Викторовна</w:t>
            </w:r>
          </w:p>
          <w:p w:rsidR="007A4136" w:rsidRPr="000815B3" w:rsidRDefault="007A4136" w:rsidP="000C46D7">
            <w:pPr>
              <w:ind w:firstLine="708"/>
            </w:pP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начальник отдела администрации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442559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Киселева Елена Анурбековна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Ведущий специалист администрации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315632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электромонтер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334460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-земельный участок;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жилой дом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837 кв.м.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78,5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Лада 211440</w:t>
            </w:r>
          </w:p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Форд Фокус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несовершеннолетний сын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несовершеннолетний сын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Пережогина Анастасия Сергеевна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Ведущий специалист администрации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202755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-земельный участок (1/2);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квартира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320 кв.м.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53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Аристархова Марина Викторовна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Специалист 1 категории администрации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175413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-квартира (1/3)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57,1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 xml:space="preserve">Несовершеннолетняя дочь 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-квартира (1/3)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57,1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 xml:space="preserve">Несовершеннолетняя дочь 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-квартира (1/3)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57,1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Несовершеннолетний сын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3109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</w:t>
            </w:r>
            <w:r>
              <w:t>1</w:t>
            </w: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Павлова Елена Петровна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начальник  отдела администрации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499110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 (1/2);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земельный участок;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жилой дом (1/2);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 xml:space="preserve">- жилой дом 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2422</w:t>
            </w:r>
          </w:p>
          <w:p w:rsidR="007A4136" w:rsidRPr="000815B3" w:rsidRDefault="007A4136" w:rsidP="00AC5558"/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1800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52,6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94,9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ВАЗ 21074</w:t>
            </w:r>
          </w:p>
        </w:tc>
      </w:tr>
      <w:tr w:rsidR="007A4136" w:rsidRPr="000815B3" w:rsidTr="000C46D7">
        <w:trPr>
          <w:trHeight w:val="3109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пенсионер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47847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3109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Сторожилов Михаил Юрьевич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Ведущий специалист администрации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225706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-земельный участок;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-жилой дом;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квартира 1/4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1347 кв.м.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54 кв.м.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30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ВАЗ «Нива Шевроле»</w:t>
            </w:r>
          </w:p>
        </w:tc>
      </w:tr>
      <w:tr w:rsidR="007A4136" w:rsidRPr="000815B3" w:rsidTr="000C46D7">
        <w:trPr>
          <w:trHeight w:val="1421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бухгалтер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419344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-квартира;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квартира (1/4)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49 кв.м.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30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713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несовершеннолетний сын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713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Куренкова Елена Александровна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Специалист 1 категории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161553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713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Кабельщик-спайщик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348646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-квартира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55,5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950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</w:t>
            </w:r>
            <w:r>
              <w:t>2</w:t>
            </w:r>
            <w:bookmarkStart w:id="0" w:name="_GoBack"/>
            <w:bookmarkEnd w:id="0"/>
          </w:p>
        </w:tc>
        <w:tc>
          <w:tcPr>
            <w:tcW w:w="1980" w:type="dxa"/>
          </w:tcPr>
          <w:p w:rsidR="007A4136" w:rsidRPr="000815B3" w:rsidRDefault="007A4136" w:rsidP="00AC5558">
            <w:r w:rsidRPr="000C46D7">
              <w:rPr>
                <w:b/>
              </w:rPr>
              <w:t>Родионова Елена Викторовна</w:t>
            </w:r>
          </w:p>
          <w:p w:rsidR="007A4136" w:rsidRPr="000815B3" w:rsidRDefault="007A4136" w:rsidP="00AC5558"/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Начальник отдела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402810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квартира(1/2)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46,1</w:t>
            </w:r>
          </w:p>
          <w:p w:rsidR="007A4136" w:rsidRPr="000815B3" w:rsidRDefault="007A4136" w:rsidP="000C46D7">
            <w:pPr>
              <w:jc w:val="center"/>
            </w:pP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временно не работает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-земельный участок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490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ГАЗ 330232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Несовершеннолетний сын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-квартира(1/2)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46,1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Несовершеннолетняя дочь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Климачева Ольга Игоревна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Ведущий специалист администрации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262794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Киселев Александр Геннадьевич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Ведущий специалист администрации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218836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-квартира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47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Вербина Елена Викторовна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Начальник  отдела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397926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-земельный участок;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-жилой дом;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-квартира (1/3)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1200 кв.м.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54,7 кв.м.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48,8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Ведущий специалист -эксперт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1986367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-квартира;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-гараж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32,3 кв.м.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27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ВАЗ 21115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Елусова Наталья Алексеевна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Ведущий специалист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247450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-земельный участок (1/2);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-жилой дом (1/2)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1636 кв.м.</w:t>
            </w:r>
          </w:p>
          <w:p w:rsidR="007A4136" w:rsidRPr="000815B3" w:rsidRDefault="007A4136" w:rsidP="00AC5558"/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76,3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пенсионер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443277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-земельный участок (1/2);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-квартира;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1636 кв.м.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76,3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Сурина Наталья Николаевна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 xml:space="preserve">Начальник отдела 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724371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Несовершеннолетний сын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-квартира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41,9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Строилов Павел Алексеевич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Начальник отдела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414614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ВАЗ 210154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супруга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Помощник прокурора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505459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-квартира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46,8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Несовершеннолетняя дочь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Несовершеннолетняя дочь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нет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  <w:tr w:rsidR="007A4136" w:rsidRPr="000815B3" w:rsidTr="000C46D7">
        <w:trPr>
          <w:trHeight w:val="1248"/>
        </w:trPr>
        <w:tc>
          <w:tcPr>
            <w:tcW w:w="4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Бацких Татьяна Ивановна</w:t>
            </w:r>
          </w:p>
        </w:tc>
        <w:tc>
          <w:tcPr>
            <w:tcW w:w="234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Начальник отдела</w:t>
            </w:r>
          </w:p>
        </w:tc>
        <w:tc>
          <w:tcPr>
            <w:tcW w:w="1868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725082</w:t>
            </w:r>
          </w:p>
        </w:tc>
        <w:tc>
          <w:tcPr>
            <w:tcW w:w="1912" w:type="dxa"/>
          </w:tcPr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-земельный участок;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-квартира;</w:t>
            </w:r>
          </w:p>
          <w:p w:rsidR="007A4136" w:rsidRPr="000815B3" w:rsidRDefault="007A4136" w:rsidP="000C46D7">
            <w:pPr>
              <w:tabs>
                <w:tab w:val="left" w:pos="4290"/>
              </w:tabs>
            </w:pPr>
            <w:r w:rsidRPr="000815B3">
              <w:t>- гараж</w:t>
            </w:r>
          </w:p>
        </w:tc>
        <w:tc>
          <w:tcPr>
            <w:tcW w:w="162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1200 кв.м.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51,3 кв.м.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30 кв.м.</w:t>
            </w:r>
          </w:p>
        </w:tc>
        <w:tc>
          <w:tcPr>
            <w:tcW w:w="180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Россия</w:t>
            </w:r>
          </w:p>
          <w:p w:rsidR="007A4136" w:rsidRPr="000815B3" w:rsidRDefault="007A4136" w:rsidP="00AC5558"/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  <w:p w:rsidR="007A4136" w:rsidRPr="000815B3" w:rsidRDefault="007A4136" w:rsidP="000C46D7">
            <w:pPr>
              <w:jc w:val="center"/>
            </w:pPr>
            <w:r w:rsidRPr="000815B3">
              <w:t>Россия</w:t>
            </w:r>
          </w:p>
        </w:tc>
        <w:tc>
          <w:tcPr>
            <w:tcW w:w="2160" w:type="dxa"/>
          </w:tcPr>
          <w:p w:rsidR="007A4136" w:rsidRPr="000815B3" w:rsidRDefault="007A4136" w:rsidP="000C46D7">
            <w:pPr>
              <w:tabs>
                <w:tab w:val="left" w:pos="4290"/>
              </w:tabs>
              <w:jc w:val="center"/>
            </w:pPr>
            <w:r w:rsidRPr="000815B3">
              <w:t>нет</w:t>
            </w:r>
          </w:p>
        </w:tc>
      </w:tr>
    </w:tbl>
    <w:p w:rsidR="007A4136" w:rsidRPr="000815B3" w:rsidRDefault="007A4136" w:rsidP="000815B3">
      <w:pPr>
        <w:tabs>
          <w:tab w:val="left" w:pos="4290"/>
        </w:tabs>
        <w:jc w:val="center"/>
      </w:pPr>
    </w:p>
    <w:p w:rsidR="007A4136" w:rsidRPr="000815B3" w:rsidRDefault="007A4136" w:rsidP="000815B3"/>
    <w:p w:rsidR="007A4136" w:rsidRPr="000815B3" w:rsidRDefault="007A4136" w:rsidP="000815B3"/>
    <w:p w:rsidR="007A4136" w:rsidRPr="000815B3" w:rsidRDefault="007A4136" w:rsidP="000815B3"/>
    <w:p w:rsidR="007A4136" w:rsidRPr="000815B3" w:rsidRDefault="007A4136" w:rsidP="000815B3"/>
    <w:p w:rsidR="007A4136" w:rsidRPr="000815B3" w:rsidRDefault="007A4136" w:rsidP="000815B3"/>
    <w:p w:rsidR="007A4136" w:rsidRPr="000815B3" w:rsidRDefault="007A4136" w:rsidP="000815B3"/>
    <w:p w:rsidR="007A4136" w:rsidRPr="000815B3" w:rsidRDefault="007A4136" w:rsidP="000815B3"/>
    <w:p w:rsidR="007A4136" w:rsidRPr="000815B3" w:rsidRDefault="007A4136" w:rsidP="000815B3"/>
    <w:p w:rsidR="007A4136" w:rsidRPr="000815B3" w:rsidRDefault="007A4136" w:rsidP="000815B3"/>
    <w:p w:rsidR="007A4136" w:rsidRPr="000815B3" w:rsidRDefault="007A4136" w:rsidP="000815B3"/>
    <w:p w:rsidR="007A4136" w:rsidRPr="000815B3" w:rsidRDefault="007A4136"/>
    <w:p w:rsidR="007A4136" w:rsidRPr="000815B3" w:rsidRDefault="007A4136"/>
    <w:p w:rsidR="007A4136" w:rsidRPr="000815B3" w:rsidRDefault="007A4136"/>
    <w:p w:rsidR="007A4136" w:rsidRPr="000815B3" w:rsidRDefault="007A4136"/>
    <w:p w:rsidR="007A4136" w:rsidRPr="000815B3" w:rsidRDefault="007A4136"/>
    <w:p w:rsidR="007A4136" w:rsidRDefault="007A4136"/>
    <w:p w:rsidR="007A4136" w:rsidRDefault="007A4136"/>
    <w:p w:rsidR="007A4136" w:rsidRDefault="007A4136"/>
    <w:p w:rsidR="007A4136" w:rsidRDefault="007A4136"/>
    <w:p w:rsidR="007A4136" w:rsidRDefault="007A4136"/>
    <w:p w:rsidR="007A4136" w:rsidRDefault="007A4136"/>
    <w:p w:rsidR="007A4136" w:rsidRDefault="007A4136"/>
    <w:p w:rsidR="007A4136" w:rsidRDefault="007A4136"/>
    <w:p w:rsidR="007A4136" w:rsidRDefault="007A4136"/>
    <w:p w:rsidR="007A4136" w:rsidRDefault="007A4136"/>
    <w:p w:rsidR="007A4136" w:rsidRDefault="007A4136"/>
    <w:p w:rsidR="007A4136" w:rsidRDefault="007A4136"/>
    <w:p w:rsidR="007A4136" w:rsidRDefault="007A4136"/>
    <w:p w:rsidR="007A4136" w:rsidRDefault="007A4136"/>
    <w:p w:rsidR="007A4136" w:rsidRPr="000815B3" w:rsidRDefault="007A4136"/>
    <w:p w:rsidR="007A4136" w:rsidRPr="000815B3" w:rsidRDefault="007A4136"/>
    <w:p w:rsidR="007A4136" w:rsidRPr="000815B3" w:rsidRDefault="007A4136"/>
    <w:p w:rsidR="007A4136" w:rsidRPr="000815B3" w:rsidRDefault="007A4136"/>
    <w:p w:rsidR="007A4136" w:rsidRPr="007D723F" w:rsidRDefault="007A4136" w:rsidP="007D723F">
      <w:pPr>
        <w:tabs>
          <w:tab w:val="left" w:pos="4290"/>
        </w:tabs>
        <w:suppressAutoHyphens/>
        <w:jc w:val="center"/>
        <w:rPr>
          <w:b/>
          <w:bCs/>
          <w:lang w:eastAsia="ar-SA"/>
        </w:rPr>
      </w:pPr>
      <w:r w:rsidRPr="007D723F">
        <w:rPr>
          <w:b/>
          <w:lang w:eastAsia="ar-SA"/>
        </w:rPr>
        <w:t>СВЕДЕНИЯ</w:t>
      </w:r>
    </w:p>
    <w:p w:rsidR="007A4136" w:rsidRPr="007D723F" w:rsidRDefault="007A4136" w:rsidP="007D723F">
      <w:pPr>
        <w:tabs>
          <w:tab w:val="left" w:pos="4290"/>
        </w:tabs>
        <w:suppressAutoHyphens/>
        <w:jc w:val="center"/>
        <w:rPr>
          <w:b/>
          <w:bCs/>
          <w:lang w:eastAsia="ar-SA"/>
        </w:rPr>
      </w:pPr>
      <w:r w:rsidRPr="007D723F">
        <w:rPr>
          <w:b/>
          <w:bCs/>
          <w:lang w:eastAsia="ar-SA"/>
        </w:rPr>
        <w:t>о доходах, об имуществе и обязательствах имущественного характера лиц, замещающих муниципальные должности, должности муниципальной службы, утвержденные в Перечне должностей муниципальной службы Ряжского муниципального района,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 сведения о доходах, об имуществе и обязательствах имущественного характера  своих супруги (супруга) и несовершеннолетних детей на официальном сайте муниципального образования – Ряжский муниципальный район Рязанской области</w:t>
      </w:r>
    </w:p>
    <w:p w:rsidR="007A4136" w:rsidRPr="007D723F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  <w:r w:rsidRPr="007D723F">
        <w:rPr>
          <w:b/>
          <w:bCs/>
          <w:lang w:eastAsia="ar-SA"/>
        </w:rPr>
        <w:t>за период с 01.01.2012 г. по 31.12.2012г.</w:t>
      </w:r>
    </w:p>
    <w:p w:rsidR="007A4136" w:rsidRPr="007D723F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468"/>
        <w:gridCol w:w="1980"/>
        <w:gridCol w:w="2340"/>
        <w:gridCol w:w="1868"/>
        <w:gridCol w:w="1912"/>
        <w:gridCol w:w="1620"/>
        <w:gridCol w:w="1800"/>
        <w:gridCol w:w="2180"/>
      </w:tblGrid>
      <w:tr w:rsidR="007A4136" w:rsidRPr="007D723F" w:rsidTr="00F43EF4"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№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Ф.И.О.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должность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общая сумма декларированного годового дохода, руб.</w:t>
            </w:r>
          </w:p>
        </w:tc>
        <w:tc>
          <w:tcPr>
            <w:tcW w:w="5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7A4136" w:rsidRPr="007D723F" w:rsidTr="00F43EF4"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вид объектов</w:t>
            </w:r>
          </w:p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недвижимости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площадь</w:t>
            </w:r>
          </w:p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кв.м.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страна расположения</w:t>
            </w:r>
          </w:p>
        </w:tc>
        <w:tc>
          <w:tcPr>
            <w:tcW w:w="2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</w:p>
        </w:tc>
      </w:tr>
      <w:tr w:rsidR="007A4136" w:rsidRPr="007D723F" w:rsidTr="00F43EF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Жукова Светлана Николаевна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начальник Финансово-казначейского управления МО – Ряжский муниципальный район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661790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 земельный участок;</w:t>
            </w:r>
          </w:p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 земельный участок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1200 кв.м.</w:t>
            </w:r>
          </w:p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</w:p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680 кв.м.</w:t>
            </w:r>
          </w:p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Россия</w:t>
            </w:r>
          </w:p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</w:p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Россия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нет</w:t>
            </w:r>
          </w:p>
        </w:tc>
      </w:tr>
      <w:tr w:rsidR="007A4136" w:rsidRPr="007D723F" w:rsidTr="00F43EF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Супруг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Начальник сектора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370353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УАЗ 3303-01</w:t>
            </w:r>
          </w:p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ВАЗ 21150</w:t>
            </w:r>
          </w:p>
        </w:tc>
      </w:tr>
      <w:tr w:rsidR="007A4136" w:rsidRPr="007D723F" w:rsidTr="00F43EF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Подольская Елена Ивановна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Заместитель начальника финансово-казначейского управления МО Ряжский муниципальный район— начальник отдела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457087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</w:tr>
      <w:tr w:rsidR="007A4136" w:rsidRPr="007D723F" w:rsidTr="00F43EF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Супруг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Главный государственный инженер инспектор инспекции гостехнадзора по Рязанской области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368491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Жилой дом (1/4)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12,9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Россия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ВАЗ 21124</w:t>
            </w:r>
          </w:p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ВАЗ 21213</w:t>
            </w:r>
          </w:p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Автоприцеп 8176</w:t>
            </w:r>
          </w:p>
        </w:tc>
      </w:tr>
      <w:tr w:rsidR="007A4136" w:rsidRPr="007D723F" w:rsidTr="00F43EF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Сын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учащийся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117291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</w:tr>
      <w:tr w:rsidR="007A4136" w:rsidRPr="007D723F" w:rsidTr="00F43EF4">
        <w:trPr>
          <w:trHeight w:val="9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Замятина Елена Васильевна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 xml:space="preserve">Начальник отдела по бухгалтерскому учету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447407,80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Квартира (1/2)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24,6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Россия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</w:p>
        </w:tc>
      </w:tr>
      <w:tr w:rsidR="007A4136" w:rsidRPr="007D723F" w:rsidTr="00F43EF4">
        <w:trPr>
          <w:trHeight w:val="97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Супруг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Пожарный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163691,74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47,2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Россия</w:t>
            </w:r>
          </w:p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 xml:space="preserve"> </w:t>
            </w:r>
            <w:r w:rsidRPr="007D723F">
              <w:rPr>
                <w:b/>
                <w:lang w:val="en-US" w:eastAsia="ar-SA"/>
              </w:rPr>
              <w:t>AUDI A6</w:t>
            </w:r>
          </w:p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ПРАКТИК-1927</w:t>
            </w:r>
          </w:p>
        </w:tc>
      </w:tr>
      <w:tr w:rsidR="007A4136" w:rsidRPr="007D723F" w:rsidTr="00F43EF4">
        <w:trPr>
          <w:trHeight w:val="11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Дочь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Учащаяся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12940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Квартира (1/2)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24,6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 xml:space="preserve">Россия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</w:p>
        </w:tc>
      </w:tr>
      <w:tr w:rsidR="007A4136" w:rsidRPr="007D723F" w:rsidTr="00F43EF4">
        <w:trPr>
          <w:trHeight w:val="12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Дочь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6" w:rsidRPr="007D723F" w:rsidRDefault="007A4136" w:rsidP="007D723F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7D723F">
              <w:rPr>
                <w:b/>
                <w:lang w:eastAsia="ar-SA"/>
              </w:rPr>
              <w:t>-</w:t>
            </w:r>
          </w:p>
        </w:tc>
      </w:tr>
    </w:tbl>
    <w:p w:rsidR="007A4136" w:rsidRPr="007D723F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Pr="007D723F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Pr="007D723F" w:rsidRDefault="007A4136" w:rsidP="007D723F">
      <w:pPr>
        <w:tabs>
          <w:tab w:val="left" w:pos="4290"/>
        </w:tabs>
        <w:suppressAutoHyphens/>
        <w:jc w:val="center"/>
        <w:rPr>
          <w:b/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Pr="00E8236A" w:rsidRDefault="007A4136" w:rsidP="00E8236A">
      <w:pPr>
        <w:tabs>
          <w:tab w:val="left" w:pos="4290"/>
        </w:tabs>
        <w:jc w:val="center"/>
        <w:rPr>
          <w:b/>
        </w:rPr>
      </w:pPr>
      <w:r w:rsidRPr="00E8236A">
        <w:rPr>
          <w:b/>
        </w:rPr>
        <w:t>СВЕДЕНИЯ</w:t>
      </w:r>
    </w:p>
    <w:p w:rsidR="007A4136" w:rsidRPr="00E8236A" w:rsidRDefault="007A4136" w:rsidP="00E8236A">
      <w:pPr>
        <w:ind w:left="-360"/>
        <w:jc w:val="center"/>
        <w:rPr>
          <w:b/>
          <w:bCs/>
        </w:rPr>
      </w:pPr>
      <w:r w:rsidRPr="00E8236A">
        <w:rPr>
          <w:b/>
          <w:bCs/>
        </w:rPr>
        <w:t>о доходах, об имуществе и обязательствах имущественного характера лиц, замещающих муниципальные должности, должности муниципальной службы, утвержденные в Перечне должностей муниципальной службы Ряжского муниципального района,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 сведения о доходах, об имуществе и обязательствах имущественного характера  своих супруги (супруга) и несовершеннолетних детей на официальном сайте муниципального образования – Ряжский муниципальный район Рязанской области</w:t>
      </w:r>
    </w:p>
    <w:p w:rsidR="007A4136" w:rsidRPr="00E8236A" w:rsidRDefault="007A4136" w:rsidP="00E8236A">
      <w:pPr>
        <w:jc w:val="center"/>
        <w:rPr>
          <w:b/>
          <w:bCs/>
        </w:rPr>
      </w:pPr>
      <w:r w:rsidRPr="00E8236A">
        <w:rPr>
          <w:b/>
          <w:bCs/>
        </w:rPr>
        <w:t>за период с 01.01.2012 г. по 31.12.2012г.                                                                                                                                                                             -Отдел капитального строительства муниципального образования -Ряжский муниципальный район Рязанской области</w:t>
      </w:r>
    </w:p>
    <w:p w:rsidR="007A4136" w:rsidRPr="00E8236A" w:rsidRDefault="007A4136" w:rsidP="00E8236A">
      <w:pPr>
        <w:tabs>
          <w:tab w:val="left" w:pos="4290"/>
        </w:tabs>
        <w:jc w:val="center"/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980"/>
        <w:gridCol w:w="2340"/>
        <w:gridCol w:w="1868"/>
        <w:gridCol w:w="1912"/>
        <w:gridCol w:w="1620"/>
        <w:gridCol w:w="1800"/>
        <w:gridCol w:w="2160"/>
      </w:tblGrid>
      <w:tr w:rsidR="007A4136" w:rsidRPr="00E8236A" w:rsidTr="00AC5558">
        <w:tc>
          <w:tcPr>
            <w:tcW w:w="468" w:type="dxa"/>
            <w:vMerge w:val="restart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  <w:rPr>
                <w:b/>
              </w:rPr>
            </w:pPr>
            <w:r w:rsidRPr="00E8236A">
              <w:rPr>
                <w:b/>
              </w:rPr>
              <w:t>№</w:t>
            </w:r>
          </w:p>
        </w:tc>
        <w:tc>
          <w:tcPr>
            <w:tcW w:w="1980" w:type="dxa"/>
            <w:vMerge w:val="restart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  <w:rPr>
                <w:b/>
              </w:rPr>
            </w:pPr>
            <w:r w:rsidRPr="00E8236A">
              <w:rPr>
                <w:b/>
              </w:rPr>
              <w:t>Ф.И.О.</w:t>
            </w:r>
          </w:p>
        </w:tc>
        <w:tc>
          <w:tcPr>
            <w:tcW w:w="2340" w:type="dxa"/>
            <w:vMerge w:val="restart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  <w:rPr>
                <w:b/>
              </w:rPr>
            </w:pPr>
            <w:r w:rsidRPr="00E8236A">
              <w:rPr>
                <w:b/>
              </w:rPr>
              <w:t>должность</w:t>
            </w:r>
          </w:p>
        </w:tc>
        <w:tc>
          <w:tcPr>
            <w:tcW w:w="1868" w:type="dxa"/>
            <w:vMerge w:val="restart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  <w:rPr>
                <w:b/>
              </w:rPr>
            </w:pPr>
            <w:r w:rsidRPr="00E8236A">
              <w:rPr>
                <w:b/>
              </w:rPr>
              <w:t>общая сумма декларированного годового дохода, руб.</w:t>
            </w:r>
          </w:p>
        </w:tc>
        <w:tc>
          <w:tcPr>
            <w:tcW w:w="5332" w:type="dxa"/>
            <w:gridSpan w:val="3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  <w:rPr>
                <w:b/>
              </w:rPr>
            </w:pPr>
            <w:r w:rsidRPr="00E8236A">
              <w:rPr>
                <w:b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60" w:type="dxa"/>
            <w:vMerge w:val="restart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  <w:rPr>
                <w:b/>
              </w:rPr>
            </w:pPr>
            <w:r w:rsidRPr="00E8236A">
              <w:rPr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7A4136" w:rsidRPr="00E8236A" w:rsidTr="00AC5558">
        <w:tc>
          <w:tcPr>
            <w:tcW w:w="468" w:type="dxa"/>
            <w:vMerge/>
            <w:vAlign w:val="center"/>
          </w:tcPr>
          <w:p w:rsidR="007A4136" w:rsidRPr="00E8236A" w:rsidRDefault="007A4136" w:rsidP="00E8236A"/>
        </w:tc>
        <w:tc>
          <w:tcPr>
            <w:tcW w:w="1980" w:type="dxa"/>
            <w:vMerge/>
            <w:vAlign w:val="center"/>
          </w:tcPr>
          <w:p w:rsidR="007A4136" w:rsidRPr="00E8236A" w:rsidRDefault="007A4136" w:rsidP="00E8236A"/>
        </w:tc>
        <w:tc>
          <w:tcPr>
            <w:tcW w:w="2340" w:type="dxa"/>
            <w:vMerge/>
            <w:vAlign w:val="center"/>
          </w:tcPr>
          <w:p w:rsidR="007A4136" w:rsidRPr="00E8236A" w:rsidRDefault="007A4136" w:rsidP="00E8236A"/>
        </w:tc>
        <w:tc>
          <w:tcPr>
            <w:tcW w:w="1868" w:type="dxa"/>
            <w:vMerge/>
            <w:vAlign w:val="center"/>
          </w:tcPr>
          <w:p w:rsidR="007A4136" w:rsidRPr="00E8236A" w:rsidRDefault="007A4136" w:rsidP="00E8236A"/>
        </w:tc>
        <w:tc>
          <w:tcPr>
            <w:tcW w:w="1912" w:type="dxa"/>
          </w:tcPr>
          <w:p w:rsidR="007A4136" w:rsidRPr="00E8236A" w:rsidRDefault="007A4136" w:rsidP="00E8236A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E8236A">
              <w:rPr>
                <w:b/>
              </w:rPr>
              <w:t>вид объектов</w:t>
            </w:r>
          </w:p>
          <w:p w:rsidR="007A4136" w:rsidRPr="00E8236A" w:rsidRDefault="007A4136" w:rsidP="00E8236A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E8236A">
              <w:rPr>
                <w:b/>
              </w:rPr>
              <w:t>недвижимости</w:t>
            </w:r>
          </w:p>
        </w:tc>
        <w:tc>
          <w:tcPr>
            <w:tcW w:w="1620" w:type="dxa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  <w:rPr>
                <w:b/>
              </w:rPr>
            </w:pPr>
            <w:r w:rsidRPr="00E8236A">
              <w:rPr>
                <w:b/>
              </w:rPr>
              <w:t>площадь</w:t>
            </w:r>
          </w:p>
          <w:p w:rsidR="007A4136" w:rsidRPr="00E8236A" w:rsidRDefault="007A4136" w:rsidP="00E8236A">
            <w:pPr>
              <w:tabs>
                <w:tab w:val="left" w:pos="4290"/>
              </w:tabs>
              <w:jc w:val="center"/>
              <w:rPr>
                <w:b/>
              </w:rPr>
            </w:pPr>
            <w:r w:rsidRPr="00E8236A">
              <w:rPr>
                <w:b/>
              </w:rPr>
              <w:t>кв.м.</w:t>
            </w:r>
          </w:p>
        </w:tc>
        <w:tc>
          <w:tcPr>
            <w:tcW w:w="1800" w:type="dxa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  <w:rPr>
                <w:b/>
              </w:rPr>
            </w:pPr>
            <w:r w:rsidRPr="00E8236A">
              <w:rPr>
                <w:b/>
              </w:rPr>
              <w:t>страна расположения</w:t>
            </w:r>
          </w:p>
        </w:tc>
        <w:tc>
          <w:tcPr>
            <w:tcW w:w="2160" w:type="dxa"/>
            <w:vMerge/>
            <w:vAlign w:val="center"/>
          </w:tcPr>
          <w:p w:rsidR="007A4136" w:rsidRPr="00E8236A" w:rsidRDefault="007A4136" w:rsidP="00E8236A"/>
        </w:tc>
      </w:tr>
      <w:tr w:rsidR="007A4136" w:rsidRPr="00E8236A" w:rsidTr="00AC5558">
        <w:tc>
          <w:tcPr>
            <w:tcW w:w="468" w:type="dxa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</w:pPr>
            <w:r w:rsidRPr="00E8236A">
              <w:t>1</w:t>
            </w:r>
          </w:p>
        </w:tc>
        <w:tc>
          <w:tcPr>
            <w:tcW w:w="1980" w:type="dxa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  <w:rPr>
                <w:b/>
              </w:rPr>
            </w:pPr>
            <w:r w:rsidRPr="00E8236A">
              <w:rPr>
                <w:b/>
              </w:rPr>
              <w:t xml:space="preserve">Андреев </w:t>
            </w:r>
          </w:p>
          <w:p w:rsidR="007A4136" w:rsidRPr="00E8236A" w:rsidRDefault="007A4136" w:rsidP="00E8236A">
            <w:pPr>
              <w:tabs>
                <w:tab w:val="left" w:pos="4290"/>
              </w:tabs>
              <w:jc w:val="center"/>
              <w:rPr>
                <w:b/>
              </w:rPr>
            </w:pPr>
            <w:r w:rsidRPr="00E8236A">
              <w:rPr>
                <w:b/>
              </w:rPr>
              <w:t>Сергей Юрьевич</w:t>
            </w:r>
          </w:p>
        </w:tc>
        <w:tc>
          <w:tcPr>
            <w:tcW w:w="2340" w:type="dxa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</w:pPr>
            <w:r w:rsidRPr="00E8236A">
              <w:t>Заместитель начальника Отдела капитального строительства МО- Ряжский муниципальный район Рязанской области</w:t>
            </w:r>
          </w:p>
        </w:tc>
        <w:tc>
          <w:tcPr>
            <w:tcW w:w="1868" w:type="dxa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</w:pPr>
            <w:r w:rsidRPr="00E8236A">
              <w:t>426355</w:t>
            </w:r>
          </w:p>
        </w:tc>
        <w:tc>
          <w:tcPr>
            <w:tcW w:w="1912" w:type="dxa"/>
          </w:tcPr>
          <w:p w:rsidR="007A4136" w:rsidRPr="00E8236A" w:rsidRDefault="007A4136" w:rsidP="00E8236A">
            <w:r w:rsidRPr="00E8236A">
              <w:t>- квартира</w:t>
            </w:r>
          </w:p>
        </w:tc>
        <w:tc>
          <w:tcPr>
            <w:tcW w:w="1620" w:type="dxa"/>
          </w:tcPr>
          <w:p w:rsidR="007A4136" w:rsidRPr="00E8236A" w:rsidRDefault="007A4136" w:rsidP="00E8236A">
            <w:pPr>
              <w:jc w:val="center"/>
            </w:pPr>
            <w:r w:rsidRPr="00E8236A">
              <w:t>30,6 кв.м.</w:t>
            </w:r>
          </w:p>
        </w:tc>
        <w:tc>
          <w:tcPr>
            <w:tcW w:w="1800" w:type="dxa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</w:pPr>
            <w:r w:rsidRPr="00E8236A">
              <w:t>Россия</w:t>
            </w:r>
          </w:p>
          <w:p w:rsidR="007A4136" w:rsidRPr="00E8236A" w:rsidRDefault="007A4136" w:rsidP="00E8236A"/>
          <w:p w:rsidR="007A4136" w:rsidRPr="00E8236A" w:rsidRDefault="007A4136" w:rsidP="00E8236A">
            <w:pPr>
              <w:jc w:val="center"/>
            </w:pPr>
          </w:p>
        </w:tc>
        <w:tc>
          <w:tcPr>
            <w:tcW w:w="2160" w:type="dxa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</w:pPr>
            <w:r w:rsidRPr="00E8236A">
              <w:t>ЛАДА 2107440</w:t>
            </w:r>
          </w:p>
        </w:tc>
      </w:tr>
      <w:tr w:rsidR="007A4136" w:rsidRPr="00E8236A" w:rsidTr="00AC5558">
        <w:tc>
          <w:tcPr>
            <w:tcW w:w="468" w:type="dxa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2340" w:type="dxa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</w:pPr>
            <w:r w:rsidRPr="00E8236A">
              <w:t xml:space="preserve">Заведующая МДОУ </w:t>
            </w:r>
          </w:p>
        </w:tc>
        <w:tc>
          <w:tcPr>
            <w:tcW w:w="1868" w:type="dxa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</w:pPr>
            <w:r w:rsidRPr="00E8236A">
              <w:t>287292</w:t>
            </w:r>
          </w:p>
        </w:tc>
        <w:tc>
          <w:tcPr>
            <w:tcW w:w="1912" w:type="dxa"/>
          </w:tcPr>
          <w:p w:rsidR="007A4136" w:rsidRPr="00E8236A" w:rsidRDefault="007A4136" w:rsidP="00E8236A">
            <w:pPr>
              <w:tabs>
                <w:tab w:val="left" w:pos="4290"/>
              </w:tabs>
            </w:pPr>
            <w:r w:rsidRPr="00E8236A">
              <w:t>-квартира</w:t>
            </w:r>
          </w:p>
        </w:tc>
        <w:tc>
          <w:tcPr>
            <w:tcW w:w="1620" w:type="dxa"/>
          </w:tcPr>
          <w:p w:rsidR="007A4136" w:rsidRPr="00E8236A" w:rsidRDefault="007A4136" w:rsidP="00E8236A">
            <w:pPr>
              <w:jc w:val="center"/>
            </w:pPr>
            <w:r w:rsidRPr="00E8236A">
              <w:t>48,1 кв.м.</w:t>
            </w:r>
          </w:p>
          <w:p w:rsidR="007A4136" w:rsidRPr="00E8236A" w:rsidRDefault="007A4136" w:rsidP="00E8236A">
            <w:pPr>
              <w:jc w:val="center"/>
            </w:pPr>
          </w:p>
        </w:tc>
        <w:tc>
          <w:tcPr>
            <w:tcW w:w="1800" w:type="dxa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</w:pPr>
            <w:r w:rsidRPr="00E8236A">
              <w:t>Россия</w:t>
            </w:r>
          </w:p>
          <w:p w:rsidR="007A4136" w:rsidRPr="00E8236A" w:rsidRDefault="007A4136" w:rsidP="00E8236A"/>
          <w:p w:rsidR="007A4136" w:rsidRPr="00E8236A" w:rsidRDefault="007A4136" w:rsidP="00E8236A">
            <w:pPr>
              <w:jc w:val="center"/>
            </w:pPr>
          </w:p>
        </w:tc>
        <w:tc>
          <w:tcPr>
            <w:tcW w:w="2160" w:type="dxa"/>
          </w:tcPr>
          <w:p w:rsidR="007A4136" w:rsidRPr="00E8236A" w:rsidRDefault="007A4136" w:rsidP="00E8236A">
            <w:pPr>
              <w:tabs>
                <w:tab w:val="left" w:pos="4290"/>
              </w:tabs>
              <w:jc w:val="center"/>
            </w:pPr>
            <w:r w:rsidRPr="00E8236A">
              <w:t>нет</w:t>
            </w:r>
          </w:p>
        </w:tc>
      </w:tr>
    </w:tbl>
    <w:p w:rsidR="007A4136" w:rsidRPr="00E8236A" w:rsidRDefault="007A4136" w:rsidP="00E8236A"/>
    <w:p w:rsidR="007A4136" w:rsidRPr="00E8236A" w:rsidRDefault="007A4136" w:rsidP="00E8236A"/>
    <w:p w:rsidR="007A4136" w:rsidRPr="00E8236A" w:rsidRDefault="007A4136" w:rsidP="00E8236A"/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E8236A">
      <w:pPr>
        <w:tabs>
          <w:tab w:val="left" w:pos="4290"/>
        </w:tabs>
        <w:jc w:val="center"/>
        <w:rPr>
          <w:b/>
        </w:rPr>
      </w:pPr>
      <w:r>
        <w:rPr>
          <w:b/>
        </w:rPr>
        <w:t>СВЕДЕНИЯ</w:t>
      </w:r>
    </w:p>
    <w:p w:rsidR="007A4136" w:rsidRDefault="007A4136" w:rsidP="00E8236A">
      <w:pPr>
        <w:ind w:left="-360"/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 лиц, замещающих муниципальные должности, должности муниципальной службы, утвержденные в Перечне должностей муниципальной службы Ряжского муниципального района,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 сведения о доходах, об имуществе и обязательствах имущественного характера  своих супруги (супруга) и несовершеннолетних детей на официальном сайте муниципального образования – Ряжский муниципальный район Рязанской области</w:t>
      </w:r>
    </w:p>
    <w:p w:rsidR="007A4136" w:rsidRDefault="007A4136" w:rsidP="00E8236A">
      <w:pPr>
        <w:jc w:val="center"/>
        <w:rPr>
          <w:b/>
          <w:bCs/>
        </w:rPr>
      </w:pPr>
      <w:r>
        <w:rPr>
          <w:b/>
          <w:bCs/>
        </w:rPr>
        <w:t>за период с 01.01.2012 г. по 31.12.2012г. управления образования и МП муниципального образования – Ряжский муниципальный район</w:t>
      </w:r>
    </w:p>
    <w:p w:rsidR="007A4136" w:rsidRDefault="007A4136" w:rsidP="00E8236A">
      <w:pPr>
        <w:tabs>
          <w:tab w:val="left" w:pos="4290"/>
        </w:tabs>
        <w:jc w:val="center"/>
      </w:pPr>
    </w:p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1979"/>
        <w:gridCol w:w="2339"/>
        <w:gridCol w:w="1868"/>
        <w:gridCol w:w="1912"/>
        <w:gridCol w:w="1620"/>
        <w:gridCol w:w="1800"/>
        <w:gridCol w:w="2160"/>
      </w:tblGrid>
      <w:tr w:rsidR="007A4136" w:rsidTr="000C46D7">
        <w:tc>
          <w:tcPr>
            <w:tcW w:w="467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№</w:t>
            </w:r>
          </w:p>
        </w:tc>
        <w:tc>
          <w:tcPr>
            <w:tcW w:w="1979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Ф.И.О.</w:t>
            </w:r>
          </w:p>
        </w:tc>
        <w:tc>
          <w:tcPr>
            <w:tcW w:w="2339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должность</w:t>
            </w:r>
          </w:p>
        </w:tc>
        <w:tc>
          <w:tcPr>
            <w:tcW w:w="1868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общая сумма декларированного годового дохода, руб.</w:t>
            </w:r>
          </w:p>
        </w:tc>
        <w:tc>
          <w:tcPr>
            <w:tcW w:w="5332" w:type="dxa"/>
            <w:gridSpan w:val="3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60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7A4136" w:rsidTr="000C46D7">
        <w:tc>
          <w:tcPr>
            <w:tcW w:w="467" w:type="dxa"/>
            <w:vMerge/>
            <w:vAlign w:val="center"/>
          </w:tcPr>
          <w:p w:rsidR="007A4136" w:rsidRPr="000C46D7" w:rsidRDefault="007A4136" w:rsidP="00AC5558">
            <w:pPr>
              <w:rPr>
                <w:b/>
              </w:rPr>
            </w:pPr>
          </w:p>
        </w:tc>
        <w:tc>
          <w:tcPr>
            <w:tcW w:w="1979" w:type="dxa"/>
            <w:vMerge/>
            <w:vAlign w:val="center"/>
          </w:tcPr>
          <w:p w:rsidR="007A4136" w:rsidRPr="000C46D7" w:rsidRDefault="007A4136" w:rsidP="00AC5558">
            <w:pPr>
              <w:rPr>
                <w:b/>
              </w:rPr>
            </w:pPr>
          </w:p>
        </w:tc>
        <w:tc>
          <w:tcPr>
            <w:tcW w:w="2339" w:type="dxa"/>
            <w:vMerge/>
            <w:vAlign w:val="center"/>
          </w:tcPr>
          <w:p w:rsidR="007A4136" w:rsidRPr="000C46D7" w:rsidRDefault="007A4136" w:rsidP="00AC5558">
            <w:pPr>
              <w:rPr>
                <w:b/>
              </w:rPr>
            </w:pPr>
          </w:p>
        </w:tc>
        <w:tc>
          <w:tcPr>
            <w:tcW w:w="1868" w:type="dxa"/>
            <w:vMerge/>
            <w:vAlign w:val="center"/>
          </w:tcPr>
          <w:p w:rsidR="007A4136" w:rsidRPr="000C46D7" w:rsidRDefault="007A4136" w:rsidP="00AC5558">
            <w:pPr>
              <w:rPr>
                <w:b/>
              </w:rPr>
            </w:pPr>
          </w:p>
        </w:tc>
        <w:tc>
          <w:tcPr>
            <w:tcW w:w="1912" w:type="dxa"/>
          </w:tcPr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0C46D7">
              <w:rPr>
                <w:b/>
              </w:rPr>
              <w:t>вид объектов</w:t>
            </w:r>
          </w:p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0C46D7">
              <w:rPr>
                <w:b/>
              </w:rPr>
              <w:t>недвижимости</w:t>
            </w:r>
          </w:p>
        </w:tc>
        <w:tc>
          <w:tcPr>
            <w:tcW w:w="162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площадь</w:t>
            </w:r>
          </w:p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кв.м.</w:t>
            </w:r>
          </w:p>
        </w:tc>
        <w:tc>
          <w:tcPr>
            <w:tcW w:w="180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страна расположения</w:t>
            </w:r>
          </w:p>
        </w:tc>
        <w:tc>
          <w:tcPr>
            <w:tcW w:w="2160" w:type="dxa"/>
            <w:vMerge/>
            <w:vAlign w:val="center"/>
          </w:tcPr>
          <w:p w:rsidR="007A4136" w:rsidRPr="000C46D7" w:rsidRDefault="007A4136" w:rsidP="00AC5558">
            <w:pPr>
              <w:rPr>
                <w:b/>
              </w:rPr>
            </w:pPr>
          </w:p>
        </w:tc>
      </w:tr>
      <w:tr w:rsidR="007A4136" w:rsidTr="000C46D7">
        <w:tc>
          <w:tcPr>
            <w:tcW w:w="467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1.</w:t>
            </w:r>
          </w:p>
        </w:tc>
        <w:tc>
          <w:tcPr>
            <w:tcW w:w="1979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Стародубцев Сергей Николаевич</w:t>
            </w:r>
          </w:p>
        </w:tc>
        <w:tc>
          <w:tcPr>
            <w:tcW w:w="2339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Зам. начальника управления образования и МП</w:t>
            </w:r>
          </w:p>
        </w:tc>
        <w:tc>
          <w:tcPr>
            <w:tcW w:w="1868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425098</w:t>
            </w:r>
          </w:p>
        </w:tc>
        <w:tc>
          <w:tcPr>
            <w:tcW w:w="1912" w:type="dxa"/>
          </w:tcPr>
          <w:p w:rsidR="007A4136" w:rsidRDefault="007A4136" w:rsidP="000C46D7">
            <w:pPr>
              <w:tabs>
                <w:tab w:val="left" w:pos="4290"/>
              </w:tabs>
            </w:pPr>
            <w:r>
              <w:t>-земельный участок</w:t>
            </w:r>
          </w:p>
          <w:p w:rsidR="007A4136" w:rsidRDefault="007A4136" w:rsidP="000C46D7">
            <w:pPr>
              <w:tabs>
                <w:tab w:val="left" w:pos="4290"/>
              </w:tabs>
            </w:pPr>
            <w:r>
              <w:t>Гаражи: 24 кв.м,</w:t>
            </w:r>
          </w:p>
          <w:p w:rsidR="007A4136" w:rsidRDefault="007A4136" w:rsidP="000C46D7">
            <w:pPr>
              <w:tabs>
                <w:tab w:val="left" w:pos="4290"/>
              </w:tabs>
            </w:pPr>
            <w:r>
              <w:t>30 кв.м</w:t>
            </w:r>
          </w:p>
        </w:tc>
        <w:tc>
          <w:tcPr>
            <w:tcW w:w="162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1000 кв.м</w:t>
            </w:r>
          </w:p>
        </w:tc>
        <w:tc>
          <w:tcPr>
            <w:tcW w:w="180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Шкода - Фелиция</w:t>
            </w:r>
          </w:p>
        </w:tc>
      </w:tr>
      <w:tr w:rsidR="007A4136" w:rsidTr="000C46D7">
        <w:tc>
          <w:tcPr>
            <w:tcW w:w="467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 xml:space="preserve">2. </w:t>
            </w:r>
          </w:p>
        </w:tc>
        <w:tc>
          <w:tcPr>
            <w:tcW w:w="1979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2339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Зав. отделением социального учреждения</w:t>
            </w:r>
          </w:p>
        </w:tc>
        <w:tc>
          <w:tcPr>
            <w:tcW w:w="1868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254195</w:t>
            </w:r>
          </w:p>
        </w:tc>
        <w:tc>
          <w:tcPr>
            <w:tcW w:w="1912" w:type="dxa"/>
          </w:tcPr>
          <w:p w:rsidR="007A4136" w:rsidRDefault="007A4136" w:rsidP="000C46D7">
            <w:pPr>
              <w:tabs>
                <w:tab w:val="left" w:pos="4290"/>
              </w:tabs>
            </w:pPr>
            <w:r>
              <w:t>- квартира 1/3 доля</w:t>
            </w:r>
          </w:p>
        </w:tc>
        <w:tc>
          <w:tcPr>
            <w:tcW w:w="162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70 кв. м</w:t>
            </w:r>
          </w:p>
        </w:tc>
        <w:tc>
          <w:tcPr>
            <w:tcW w:w="180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нет</w:t>
            </w:r>
          </w:p>
        </w:tc>
      </w:tr>
      <w:tr w:rsidR="007A4136" w:rsidTr="000C46D7">
        <w:tc>
          <w:tcPr>
            <w:tcW w:w="467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3.</w:t>
            </w:r>
          </w:p>
        </w:tc>
        <w:tc>
          <w:tcPr>
            <w:tcW w:w="1979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Черкасова Татьяна Александровна</w:t>
            </w:r>
          </w:p>
        </w:tc>
        <w:tc>
          <w:tcPr>
            <w:tcW w:w="2339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Начальник отдела общего образования и воспитания управления образования и МП</w:t>
            </w:r>
          </w:p>
        </w:tc>
        <w:tc>
          <w:tcPr>
            <w:tcW w:w="1868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563370</w:t>
            </w:r>
          </w:p>
        </w:tc>
        <w:tc>
          <w:tcPr>
            <w:tcW w:w="1912" w:type="dxa"/>
          </w:tcPr>
          <w:p w:rsidR="007A4136" w:rsidRDefault="007A4136" w:rsidP="000C46D7">
            <w:pPr>
              <w:tabs>
                <w:tab w:val="left" w:pos="4290"/>
              </w:tabs>
            </w:pPr>
            <w:r>
              <w:t>-квартира</w:t>
            </w:r>
          </w:p>
        </w:tc>
        <w:tc>
          <w:tcPr>
            <w:tcW w:w="162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46,6 кв. м</w:t>
            </w:r>
          </w:p>
        </w:tc>
        <w:tc>
          <w:tcPr>
            <w:tcW w:w="180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нет</w:t>
            </w:r>
          </w:p>
        </w:tc>
      </w:tr>
      <w:tr w:rsidR="007A4136" w:rsidTr="000C46D7">
        <w:tc>
          <w:tcPr>
            <w:tcW w:w="467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4.</w:t>
            </w:r>
          </w:p>
        </w:tc>
        <w:tc>
          <w:tcPr>
            <w:tcW w:w="1979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2339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Осмотрщик – ремонтник «РЖД»</w:t>
            </w:r>
          </w:p>
        </w:tc>
        <w:tc>
          <w:tcPr>
            <w:tcW w:w="1868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367250</w:t>
            </w:r>
          </w:p>
        </w:tc>
        <w:tc>
          <w:tcPr>
            <w:tcW w:w="1912" w:type="dxa"/>
          </w:tcPr>
          <w:p w:rsidR="007A4136" w:rsidRDefault="007A4136" w:rsidP="000C46D7">
            <w:pPr>
              <w:tabs>
                <w:tab w:val="left" w:pos="4290"/>
              </w:tabs>
            </w:pPr>
            <w:r>
              <w:t>-земельный участок</w:t>
            </w:r>
          </w:p>
          <w:p w:rsidR="007A4136" w:rsidRDefault="007A4136" w:rsidP="000C46D7">
            <w:pPr>
              <w:tabs>
                <w:tab w:val="left" w:pos="4290"/>
              </w:tabs>
            </w:pPr>
            <w:r>
              <w:t>- жилой дом</w:t>
            </w:r>
          </w:p>
        </w:tc>
        <w:tc>
          <w:tcPr>
            <w:tcW w:w="162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</w:p>
          <w:p w:rsidR="007A4136" w:rsidRDefault="007A4136" w:rsidP="000C46D7">
            <w:pPr>
              <w:tabs>
                <w:tab w:val="left" w:pos="4290"/>
              </w:tabs>
              <w:jc w:val="center"/>
            </w:pPr>
          </w:p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300 кв.м</w:t>
            </w:r>
          </w:p>
        </w:tc>
        <w:tc>
          <w:tcPr>
            <w:tcW w:w="180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Россия</w:t>
            </w:r>
          </w:p>
          <w:p w:rsidR="007A4136" w:rsidRDefault="007A4136" w:rsidP="000C46D7">
            <w:pPr>
              <w:tabs>
                <w:tab w:val="left" w:pos="4290"/>
              </w:tabs>
              <w:jc w:val="center"/>
            </w:pPr>
          </w:p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Тойота Марк 2</w:t>
            </w:r>
          </w:p>
        </w:tc>
      </w:tr>
      <w:tr w:rsidR="007A4136" w:rsidTr="000C46D7">
        <w:tc>
          <w:tcPr>
            <w:tcW w:w="467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5.</w:t>
            </w:r>
          </w:p>
        </w:tc>
        <w:tc>
          <w:tcPr>
            <w:tcW w:w="1979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Ларионова Марина Юрьевна</w:t>
            </w:r>
          </w:p>
        </w:tc>
        <w:tc>
          <w:tcPr>
            <w:tcW w:w="2339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Ведущий специалист «по опеке и попечительству»</w:t>
            </w:r>
          </w:p>
        </w:tc>
        <w:tc>
          <w:tcPr>
            <w:tcW w:w="1868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253390</w:t>
            </w:r>
          </w:p>
        </w:tc>
        <w:tc>
          <w:tcPr>
            <w:tcW w:w="1912" w:type="dxa"/>
          </w:tcPr>
          <w:p w:rsidR="007A4136" w:rsidRDefault="007A4136" w:rsidP="000C46D7">
            <w:pPr>
              <w:tabs>
                <w:tab w:val="left" w:pos="4290"/>
              </w:tabs>
            </w:pPr>
            <w:r>
              <w:t>- квартира</w:t>
            </w:r>
          </w:p>
        </w:tc>
        <w:tc>
          <w:tcPr>
            <w:tcW w:w="1620" w:type="dxa"/>
          </w:tcPr>
          <w:p w:rsidR="007A4136" w:rsidRDefault="007A4136" w:rsidP="000C46D7">
            <w:pPr>
              <w:tabs>
                <w:tab w:val="left" w:pos="4290"/>
              </w:tabs>
            </w:pPr>
            <w:r>
              <w:t>20,7 кв.м</w:t>
            </w:r>
          </w:p>
        </w:tc>
        <w:tc>
          <w:tcPr>
            <w:tcW w:w="180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нет</w:t>
            </w:r>
          </w:p>
        </w:tc>
      </w:tr>
      <w:tr w:rsidR="007A4136" w:rsidTr="000C46D7">
        <w:tc>
          <w:tcPr>
            <w:tcW w:w="467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6.</w:t>
            </w:r>
          </w:p>
        </w:tc>
        <w:tc>
          <w:tcPr>
            <w:tcW w:w="1979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2339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Учащаяся школы</w:t>
            </w:r>
          </w:p>
        </w:tc>
        <w:tc>
          <w:tcPr>
            <w:tcW w:w="1868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6228</w:t>
            </w:r>
          </w:p>
        </w:tc>
        <w:tc>
          <w:tcPr>
            <w:tcW w:w="1912" w:type="dxa"/>
          </w:tcPr>
          <w:p w:rsidR="007A4136" w:rsidRDefault="007A4136" w:rsidP="000C46D7">
            <w:pPr>
              <w:tabs>
                <w:tab w:val="left" w:pos="4290"/>
              </w:tabs>
            </w:pPr>
            <w:r>
              <w:t>квартира</w:t>
            </w:r>
          </w:p>
        </w:tc>
        <w:tc>
          <w:tcPr>
            <w:tcW w:w="1620" w:type="dxa"/>
          </w:tcPr>
          <w:p w:rsidR="007A4136" w:rsidRDefault="007A4136" w:rsidP="000C46D7">
            <w:pPr>
              <w:tabs>
                <w:tab w:val="left" w:pos="4290"/>
              </w:tabs>
            </w:pPr>
            <w:r>
              <w:t>11,9 кв. м</w:t>
            </w:r>
          </w:p>
        </w:tc>
        <w:tc>
          <w:tcPr>
            <w:tcW w:w="180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нет</w:t>
            </w:r>
          </w:p>
        </w:tc>
      </w:tr>
      <w:tr w:rsidR="007A4136" w:rsidTr="000C46D7">
        <w:tc>
          <w:tcPr>
            <w:tcW w:w="467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7.</w:t>
            </w:r>
          </w:p>
        </w:tc>
        <w:tc>
          <w:tcPr>
            <w:tcW w:w="1979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Мускатина Наталья Владимировна</w:t>
            </w:r>
          </w:p>
        </w:tc>
        <w:tc>
          <w:tcPr>
            <w:tcW w:w="2339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Специалист 1 категории «по опеке и попечительству»</w:t>
            </w:r>
          </w:p>
        </w:tc>
        <w:tc>
          <w:tcPr>
            <w:tcW w:w="1868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166778</w:t>
            </w:r>
          </w:p>
        </w:tc>
        <w:tc>
          <w:tcPr>
            <w:tcW w:w="1912" w:type="dxa"/>
          </w:tcPr>
          <w:p w:rsidR="007A4136" w:rsidRDefault="007A4136" w:rsidP="000C46D7">
            <w:pPr>
              <w:tabs>
                <w:tab w:val="left" w:pos="4290"/>
              </w:tabs>
            </w:pPr>
            <w:r>
              <w:t>½ доля квартиры</w:t>
            </w:r>
          </w:p>
        </w:tc>
        <w:tc>
          <w:tcPr>
            <w:tcW w:w="1620" w:type="dxa"/>
          </w:tcPr>
          <w:p w:rsidR="007A4136" w:rsidRDefault="007A4136" w:rsidP="000C46D7">
            <w:pPr>
              <w:tabs>
                <w:tab w:val="left" w:pos="4290"/>
              </w:tabs>
            </w:pPr>
            <w:r>
              <w:t>32,25 кв. м</w:t>
            </w:r>
          </w:p>
        </w:tc>
        <w:tc>
          <w:tcPr>
            <w:tcW w:w="180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Шевроле Ланос</w:t>
            </w:r>
          </w:p>
        </w:tc>
      </w:tr>
      <w:tr w:rsidR="007A4136" w:rsidTr="000C46D7">
        <w:tc>
          <w:tcPr>
            <w:tcW w:w="467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8.</w:t>
            </w:r>
          </w:p>
        </w:tc>
        <w:tc>
          <w:tcPr>
            <w:tcW w:w="1979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2339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 xml:space="preserve">Машинист автомотрисы </w:t>
            </w:r>
          </w:p>
        </w:tc>
        <w:tc>
          <w:tcPr>
            <w:tcW w:w="1868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401639</w:t>
            </w:r>
          </w:p>
        </w:tc>
        <w:tc>
          <w:tcPr>
            <w:tcW w:w="1912" w:type="dxa"/>
          </w:tcPr>
          <w:p w:rsidR="007A4136" w:rsidRDefault="007A4136" w:rsidP="000C46D7">
            <w:pPr>
              <w:tabs>
                <w:tab w:val="left" w:pos="4290"/>
              </w:tabs>
            </w:pPr>
            <w:r>
              <w:t>квартира</w:t>
            </w:r>
          </w:p>
        </w:tc>
        <w:tc>
          <w:tcPr>
            <w:tcW w:w="1620" w:type="dxa"/>
          </w:tcPr>
          <w:p w:rsidR="007A4136" w:rsidRDefault="007A4136" w:rsidP="000C46D7">
            <w:pPr>
              <w:tabs>
                <w:tab w:val="left" w:pos="4290"/>
              </w:tabs>
            </w:pPr>
            <w:r>
              <w:t>45,6 кв. м</w:t>
            </w:r>
          </w:p>
        </w:tc>
        <w:tc>
          <w:tcPr>
            <w:tcW w:w="180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нет</w:t>
            </w:r>
          </w:p>
        </w:tc>
      </w:tr>
      <w:tr w:rsidR="007A4136" w:rsidTr="000C46D7">
        <w:tc>
          <w:tcPr>
            <w:tcW w:w="467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9.</w:t>
            </w:r>
          </w:p>
        </w:tc>
        <w:tc>
          <w:tcPr>
            <w:tcW w:w="1979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2339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 xml:space="preserve">Учащийся МОУ </w:t>
            </w:r>
          </w:p>
        </w:tc>
        <w:tc>
          <w:tcPr>
            <w:tcW w:w="1868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112809</w:t>
            </w:r>
          </w:p>
        </w:tc>
        <w:tc>
          <w:tcPr>
            <w:tcW w:w="1912" w:type="dxa"/>
          </w:tcPr>
          <w:p w:rsidR="007A4136" w:rsidRDefault="007A4136" w:rsidP="000C46D7">
            <w:pPr>
              <w:tabs>
                <w:tab w:val="left" w:pos="4290"/>
              </w:tabs>
            </w:pPr>
            <w:r>
              <w:t>½ доля квартиры</w:t>
            </w:r>
          </w:p>
        </w:tc>
        <w:tc>
          <w:tcPr>
            <w:tcW w:w="1620" w:type="dxa"/>
          </w:tcPr>
          <w:p w:rsidR="007A4136" w:rsidRDefault="007A4136" w:rsidP="000C46D7">
            <w:pPr>
              <w:tabs>
                <w:tab w:val="left" w:pos="4290"/>
              </w:tabs>
            </w:pPr>
            <w:r>
              <w:t>32,25 кв. м</w:t>
            </w:r>
          </w:p>
        </w:tc>
        <w:tc>
          <w:tcPr>
            <w:tcW w:w="180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</w:tcPr>
          <w:p w:rsidR="007A4136" w:rsidRDefault="007A4136" w:rsidP="000C46D7">
            <w:pPr>
              <w:tabs>
                <w:tab w:val="left" w:pos="4290"/>
              </w:tabs>
              <w:jc w:val="center"/>
            </w:pPr>
            <w:r>
              <w:t>нет</w:t>
            </w:r>
          </w:p>
        </w:tc>
      </w:tr>
    </w:tbl>
    <w:p w:rsidR="007A4136" w:rsidRPr="007D3416" w:rsidRDefault="007A4136" w:rsidP="00E8236A">
      <w:pPr>
        <w:rPr>
          <w:sz w:val="28"/>
          <w:szCs w:val="28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Default="007A4136" w:rsidP="000815B3">
      <w:pPr>
        <w:tabs>
          <w:tab w:val="left" w:pos="4290"/>
        </w:tabs>
        <w:suppressAutoHyphens/>
        <w:jc w:val="center"/>
        <w:rPr>
          <w:lang w:eastAsia="ar-SA"/>
        </w:rPr>
      </w:pPr>
    </w:p>
    <w:p w:rsidR="007A4136" w:rsidRPr="009658EC" w:rsidRDefault="007A4136" w:rsidP="00E8236A">
      <w:pPr>
        <w:tabs>
          <w:tab w:val="left" w:pos="4290"/>
        </w:tabs>
        <w:jc w:val="center"/>
        <w:rPr>
          <w:b/>
        </w:rPr>
      </w:pPr>
      <w:r w:rsidRPr="009658EC">
        <w:rPr>
          <w:b/>
        </w:rPr>
        <w:t>СВЕДЕНИЯ</w:t>
      </w:r>
    </w:p>
    <w:p w:rsidR="007A4136" w:rsidRPr="009658EC" w:rsidRDefault="007A4136" w:rsidP="00E8236A">
      <w:pPr>
        <w:ind w:left="-360"/>
        <w:jc w:val="center"/>
        <w:rPr>
          <w:b/>
          <w:bCs/>
        </w:rPr>
      </w:pPr>
      <w:r w:rsidRPr="009658EC">
        <w:rPr>
          <w:b/>
          <w:bCs/>
        </w:rPr>
        <w:t>о доходах, об имуществе и обязательствах имущественного характера лиц, замещающих муниципальные должности, должности муниципальной службы, утвержденные в Перечне должностей муниципальной службы Ряжского муниципального района,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 сведения о доходах, об имуществе и обязательствах имущественного характера  своих супруги (супруга) и несовершеннолетних детей на официальном сайте муниципального образования – Ряжский муниципальный район Рязанской области</w:t>
      </w:r>
    </w:p>
    <w:p w:rsidR="007A4136" w:rsidRPr="009658EC" w:rsidRDefault="007A4136" w:rsidP="00E8236A">
      <w:pPr>
        <w:jc w:val="center"/>
        <w:rPr>
          <w:b/>
          <w:bCs/>
        </w:rPr>
      </w:pPr>
      <w:r w:rsidRPr="009658EC">
        <w:rPr>
          <w:b/>
          <w:bCs/>
        </w:rPr>
        <w:t>за период с 01.01.201</w:t>
      </w:r>
      <w:r>
        <w:rPr>
          <w:b/>
          <w:bCs/>
        </w:rPr>
        <w:t>2</w:t>
      </w:r>
      <w:r w:rsidRPr="009658EC">
        <w:rPr>
          <w:b/>
          <w:bCs/>
        </w:rPr>
        <w:t xml:space="preserve"> г. по 31.12.201</w:t>
      </w:r>
      <w:r>
        <w:rPr>
          <w:b/>
          <w:bCs/>
        </w:rPr>
        <w:t>2</w:t>
      </w:r>
      <w:r w:rsidRPr="009658EC">
        <w:rPr>
          <w:b/>
          <w:bCs/>
        </w:rPr>
        <w:t>г.</w:t>
      </w:r>
      <w:r>
        <w:rPr>
          <w:b/>
          <w:bCs/>
        </w:rPr>
        <w:t xml:space="preserve"> МО – Алешинское сельское поселение</w:t>
      </w:r>
    </w:p>
    <w:p w:rsidR="007A4136" w:rsidRDefault="007A4136" w:rsidP="00E8236A">
      <w:pPr>
        <w:tabs>
          <w:tab w:val="left" w:pos="4290"/>
        </w:tabs>
        <w:jc w:val="center"/>
      </w:pPr>
    </w:p>
    <w:p w:rsidR="007A4136" w:rsidRDefault="007A4136" w:rsidP="00E8236A">
      <w:pPr>
        <w:jc w:val="right"/>
      </w:pPr>
    </w:p>
    <w:p w:rsidR="007A4136" w:rsidRDefault="007A4136" w:rsidP="00E8236A">
      <w:pPr>
        <w:jc w:val="right"/>
      </w:pPr>
    </w:p>
    <w:p w:rsidR="007A4136" w:rsidRPr="00CA2017" w:rsidRDefault="007A4136" w:rsidP="00E8236A">
      <w:pPr>
        <w:jc w:val="right"/>
      </w:pPr>
    </w:p>
    <w:tbl>
      <w:tblPr>
        <w:tblpPr w:leftFromText="180" w:rightFromText="180" w:vertAnchor="text" w:tblpY="1"/>
        <w:tblOverlap w:val="never"/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980"/>
        <w:gridCol w:w="2480"/>
        <w:gridCol w:w="1728"/>
        <w:gridCol w:w="1912"/>
        <w:gridCol w:w="1620"/>
        <w:gridCol w:w="1800"/>
        <w:gridCol w:w="2160"/>
      </w:tblGrid>
      <w:tr w:rsidR="007A4136" w:rsidRPr="009658EC" w:rsidTr="00AC5558">
        <w:tc>
          <w:tcPr>
            <w:tcW w:w="468" w:type="dxa"/>
            <w:vMerge w:val="restart"/>
          </w:tcPr>
          <w:p w:rsidR="007A4136" w:rsidRPr="006D0B18" w:rsidRDefault="007A4136" w:rsidP="00AC5558">
            <w:pPr>
              <w:tabs>
                <w:tab w:val="left" w:pos="4290"/>
              </w:tabs>
              <w:jc w:val="center"/>
              <w:rPr>
                <w:b/>
              </w:rPr>
            </w:pPr>
            <w:r w:rsidRPr="006D0B18">
              <w:rPr>
                <w:b/>
              </w:rPr>
              <w:t>№</w:t>
            </w:r>
          </w:p>
        </w:tc>
        <w:tc>
          <w:tcPr>
            <w:tcW w:w="1980" w:type="dxa"/>
            <w:vMerge w:val="restart"/>
          </w:tcPr>
          <w:p w:rsidR="007A4136" w:rsidRPr="006D0B18" w:rsidRDefault="007A4136" w:rsidP="00AC5558">
            <w:pPr>
              <w:tabs>
                <w:tab w:val="left" w:pos="4290"/>
              </w:tabs>
              <w:jc w:val="center"/>
              <w:rPr>
                <w:b/>
              </w:rPr>
            </w:pPr>
            <w:r w:rsidRPr="006D0B18">
              <w:rPr>
                <w:b/>
              </w:rPr>
              <w:t>Ф.И.О.</w:t>
            </w:r>
          </w:p>
        </w:tc>
        <w:tc>
          <w:tcPr>
            <w:tcW w:w="2480" w:type="dxa"/>
            <w:vMerge w:val="restart"/>
          </w:tcPr>
          <w:p w:rsidR="007A4136" w:rsidRPr="006D0B18" w:rsidRDefault="007A4136" w:rsidP="00AC5558">
            <w:pPr>
              <w:tabs>
                <w:tab w:val="left" w:pos="4290"/>
              </w:tabs>
              <w:jc w:val="center"/>
              <w:rPr>
                <w:b/>
              </w:rPr>
            </w:pPr>
            <w:r w:rsidRPr="006D0B18">
              <w:rPr>
                <w:b/>
              </w:rPr>
              <w:t>должность</w:t>
            </w:r>
          </w:p>
        </w:tc>
        <w:tc>
          <w:tcPr>
            <w:tcW w:w="1728" w:type="dxa"/>
            <w:vMerge w:val="restart"/>
          </w:tcPr>
          <w:p w:rsidR="007A4136" w:rsidRPr="006D0B18" w:rsidRDefault="007A4136" w:rsidP="00AC5558">
            <w:pPr>
              <w:tabs>
                <w:tab w:val="left" w:pos="4290"/>
              </w:tabs>
              <w:jc w:val="center"/>
              <w:rPr>
                <w:b/>
              </w:rPr>
            </w:pPr>
            <w:r w:rsidRPr="006D0B18">
              <w:rPr>
                <w:b/>
              </w:rPr>
              <w:t>общая сумма декларированного годового дохода, руб.</w:t>
            </w:r>
          </w:p>
        </w:tc>
        <w:tc>
          <w:tcPr>
            <w:tcW w:w="5332" w:type="dxa"/>
            <w:gridSpan w:val="3"/>
          </w:tcPr>
          <w:p w:rsidR="007A4136" w:rsidRPr="006D0B18" w:rsidRDefault="007A4136" w:rsidP="00AC5558">
            <w:pPr>
              <w:tabs>
                <w:tab w:val="left" w:pos="4290"/>
              </w:tabs>
              <w:jc w:val="center"/>
              <w:rPr>
                <w:b/>
              </w:rPr>
            </w:pPr>
            <w:r w:rsidRPr="006D0B18">
              <w:rPr>
                <w:b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60" w:type="dxa"/>
            <w:vMerge w:val="restart"/>
          </w:tcPr>
          <w:p w:rsidR="007A4136" w:rsidRPr="006D0B18" w:rsidRDefault="007A4136" w:rsidP="00AC5558">
            <w:pPr>
              <w:tabs>
                <w:tab w:val="left" w:pos="4290"/>
              </w:tabs>
              <w:jc w:val="center"/>
              <w:rPr>
                <w:b/>
              </w:rPr>
            </w:pPr>
            <w:r w:rsidRPr="006D0B18">
              <w:rPr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7A4136" w:rsidRPr="009658EC" w:rsidTr="00AC5558">
        <w:tc>
          <w:tcPr>
            <w:tcW w:w="468" w:type="dxa"/>
            <w:vMerge/>
            <w:vAlign w:val="center"/>
          </w:tcPr>
          <w:p w:rsidR="007A4136" w:rsidRPr="009658EC" w:rsidRDefault="007A4136" w:rsidP="00AC5558"/>
        </w:tc>
        <w:tc>
          <w:tcPr>
            <w:tcW w:w="1980" w:type="dxa"/>
            <w:vMerge/>
            <w:vAlign w:val="center"/>
          </w:tcPr>
          <w:p w:rsidR="007A4136" w:rsidRPr="009658EC" w:rsidRDefault="007A4136" w:rsidP="00AC5558"/>
        </w:tc>
        <w:tc>
          <w:tcPr>
            <w:tcW w:w="2480" w:type="dxa"/>
            <w:vMerge/>
            <w:vAlign w:val="center"/>
          </w:tcPr>
          <w:p w:rsidR="007A4136" w:rsidRPr="009658EC" w:rsidRDefault="007A4136" w:rsidP="00AC5558"/>
        </w:tc>
        <w:tc>
          <w:tcPr>
            <w:tcW w:w="1728" w:type="dxa"/>
            <w:vMerge/>
            <w:vAlign w:val="center"/>
          </w:tcPr>
          <w:p w:rsidR="007A4136" w:rsidRPr="009658EC" w:rsidRDefault="007A4136" w:rsidP="00AC5558"/>
        </w:tc>
        <w:tc>
          <w:tcPr>
            <w:tcW w:w="1912" w:type="dxa"/>
          </w:tcPr>
          <w:p w:rsidR="007A4136" w:rsidRPr="006D0B18" w:rsidRDefault="007A4136" w:rsidP="00AC5558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6D0B18">
              <w:rPr>
                <w:b/>
              </w:rPr>
              <w:t>вид объектов</w:t>
            </w:r>
          </w:p>
          <w:p w:rsidR="007A4136" w:rsidRPr="006D0B18" w:rsidRDefault="007A4136" w:rsidP="00AC5558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6D0B18">
              <w:rPr>
                <w:b/>
              </w:rPr>
              <w:t>недвижимости</w:t>
            </w:r>
          </w:p>
        </w:tc>
        <w:tc>
          <w:tcPr>
            <w:tcW w:w="1620" w:type="dxa"/>
          </w:tcPr>
          <w:p w:rsidR="007A4136" w:rsidRPr="006D0B18" w:rsidRDefault="007A4136" w:rsidP="00AC5558">
            <w:pPr>
              <w:tabs>
                <w:tab w:val="left" w:pos="4290"/>
              </w:tabs>
              <w:jc w:val="center"/>
              <w:rPr>
                <w:b/>
              </w:rPr>
            </w:pPr>
            <w:r w:rsidRPr="006D0B18">
              <w:rPr>
                <w:b/>
              </w:rPr>
              <w:t>площадь</w:t>
            </w:r>
          </w:p>
          <w:p w:rsidR="007A4136" w:rsidRPr="006D0B18" w:rsidRDefault="007A4136" w:rsidP="00AC5558">
            <w:pPr>
              <w:tabs>
                <w:tab w:val="left" w:pos="4290"/>
              </w:tabs>
              <w:jc w:val="center"/>
              <w:rPr>
                <w:b/>
              </w:rPr>
            </w:pPr>
            <w:r w:rsidRPr="006D0B18">
              <w:rPr>
                <w:b/>
              </w:rPr>
              <w:t>кв.м.</w:t>
            </w:r>
          </w:p>
        </w:tc>
        <w:tc>
          <w:tcPr>
            <w:tcW w:w="1800" w:type="dxa"/>
          </w:tcPr>
          <w:p w:rsidR="007A4136" w:rsidRPr="006D0B18" w:rsidRDefault="007A4136" w:rsidP="00AC5558">
            <w:pPr>
              <w:tabs>
                <w:tab w:val="left" w:pos="4290"/>
              </w:tabs>
              <w:jc w:val="center"/>
              <w:rPr>
                <w:b/>
              </w:rPr>
            </w:pPr>
            <w:r w:rsidRPr="006D0B18">
              <w:rPr>
                <w:b/>
              </w:rPr>
              <w:t>страна расположения</w:t>
            </w:r>
          </w:p>
        </w:tc>
        <w:tc>
          <w:tcPr>
            <w:tcW w:w="2160" w:type="dxa"/>
            <w:vMerge/>
            <w:vAlign w:val="center"/>
          </w:tcPr>
          <w:p w:rsidR="007A4136" w:rsidRPr="009658EC" w:rsidRDefault="007A4136" w:rsidP="00AC5558"/>
        </w:tc>
      </w:tr>
      <w:tr w:rsidR="007A4136" w:rsidRPr="009658EC" w:rsidTr="00AC5558">
        <w:tc>
          <w:tcPr>
            <w:tcW w:w="468" w:type="dxa"/>
            <w:vAlign w:val="center"/>
          </w:tcPr>
          <w:p w:rsidR="007A4136" w:rsidRPr="009658EC" w:rsidRDefault="007A4136" w:rsidP="00AC5558">
            <w:r>
              <w:t>1</w:t>
            </w:r>
          </w:p>
        </w:tc>
        <w:tc>
          <w:tcPr>
            <w:tcW w:w="1980" w:type="dxa"/>
            <w:vAlign w:val="center"/>
          </w:tcPr>
          <w:p w:rsidR="007A4136" w:rsidRPr="009658EC" w:rsidRDefault="007A4136" w:rsidP="00AC5558">
            <w:r>
              <w:t>Алашкин Александр Николаевич</w:t>
            </w:r>
          </w:p>
        </w:tc>
        <w:tc>
          <w:tcPr>
            <w:tcW w:w="2480" w:type="dxa"/>
            <w:vAlign w:val="center"/>
          </w:tcPr>
          <w:p w:rsidR="007A4136" w:rsidRPr="009658EC" w:rsidRDefault="007A4136" w:rsidP="00AC5558">
            <w:r>
              <w:t>Глава поселения</w:t>
            </w:r>
          </w:p>
        </w:tc>
        <w:tc>
          <w:tcPr>
            <w:tcW w:w="1728" w:type="dxa"/>
            <w:vAlign w:val="center"/>
          </w:tcPr>
          <w:p w:rsidR="007A4136" w:rsidRPr="009658EC" w:rsidRDefault="007A4136" w:rsidP="00AC5558">
            <w:r>
              <w:t>284596</w:t>
            </w:r>
          </w:p>
        </w:tc>
        <w:tc>
          <w:tcPr>
            <w:tcW w:w="1912" w:type="dxa"/>
          </w:tcPr>
          <w:p w:rsidR="007A4136" w:rsidRPr="00CA2017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 w:rsidRPr="00CA2017">
              <w:t>Земельный участок</w:t>
            </w:r>
          </w:p>
          <w:p w:rsidR="007A4136" w:rsidRPr="00CA2017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 w:rsidRPr="00CA2017">
              <w:t>Жилой дом</w:t>
            </w:r>
          </w:p>
          <w:p w:rsidR="007A4136" w:rsidRPr="00CA2017" w:rsidRDefault="007A4136" w:rsidP="00AC5558">
            <w:pPr>
              <w:tabs>
                <w:tab w:val="left" w:pos="4290"/>
              </w:tabs>
              <w:ind w:left="-561" w:firstLine="426"/>
            </w:pPr>
            <w:r w:rsidRPr="00CA2017">
              <w:t xml:space="preserve">      </w:t>
            </w:r>
            <w:r>
              <w:t>г</w:t>
            </w:r>
            <w:r w:rsidRPr="00CA2017">
              <w:t>араж</w:t>
            </w:r>
          </w:p>
        </w:tc>
        <w:tc>
          <w:tcPr>
            <w:tcW w:w="1620" w:type="dxa"/>
          </w:tcPr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2800</w:t>
            </w: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65,1</w:t>
            </w:r>
          </w:p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24,0</w:t>
            </w:r>
          </w:p>
        </w:tc>
        <w:tc>
          <w:tcPr>
            <w:tcW w:w="1800" w:type="dxa"/>
          </w:tcPr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Россия</w:t>
            </w: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Россия</w:t>
            </w:r>
          </w:p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  <w:vAlign w:val="center"/>
          </w:tcPr>
          <w:p w:rsidR="007A4136" w:rsidRPr="00CA2017" w:rsidRDefault="007A4136" w:rsidP="00AC5558">
            <w:r>
              <w:t>-</w:t>
            </w:r>
          </w:p>
        </w:tc>
      </w:tr>
      <w:tr w:rsidR="007A4136" w:rsidRPr="009658EC" w:rsidTr="00AC5558">
        <w:tc>
          <w:tcPr>
            <w:tcW w:w="468" w:type="dxa"/>
            <w:vAlign w:val="center"/>
          </w:tcPr>
          <w:p w:rsidR="007A4136" w:rsidRPr="009658EC" w:rsidRDefault="007A4136" w:rsidP="00AC5558">
            <w:r>
              <w:t>2</w:t>
            </w:r>
          </w:p>
        </w:tc>
        <w:tc>
          <w:tcPr>
            <w:tcW w:w="1980" w:type="dxa"/>
            <w:vAlign w:val="center"/>
          </w:tcPr>
          <w:p w:rsidR="007A4136" w:rsidRPr="009658EC" w:rsidRDefault="007A4136" w:rsidP="00AC5558">
            <w:r>
              <w:t>супруга</w:t>
            </w:r>
          </w:p>
        </w:tc>
        <w:tc>
          <w:tcPr>
            <w:tcW w:w="2480" w:type="dxa"/>
            <w:vAlign w:val="center"/>
          </w:tcPr>
          <w:p w:rsidR="007A4136" w:rsidRDefault="007A4136" w:rsidP="00AC5558">
            <w:r>
              <w:t>Учитель</w:t>
            </w:r>
          </w:p>
          <w:p w:rsidR="007A4136" w:rsidRPr="009658EC" w:rsidRDefault="007A4136" w:rsidP="00AC5558"/>
        </w:tc>
        <w:tc>
          <w:tcPr>
            <w:tcW w:w="1728" w:type="dxa"/>
            <w:vAlign w:val="center"/>
          </w:tcPr>
          <w:p w:rsidR="007A4136" w:rsidRPr="009658EC" w:rsidRDefault="007A4136" w:rsidP="00AC5558">
            <w:r>
              <w:t>150000</w:t>
            </w:r>
          </w:p>
        </w:tc>
        <w:tc>
          <w:tcPr>
            <w:tcW w:w="1912" w:type="dxa"/>
          </w:tcPr>
          <w:p w:rsidR="007A4136" w:rsidRPr="00CA2017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-</w:t>
            </w:r>
          </w:p>
        </w:tc>
        <w:tc>
          <w:tcPr>
            <w:tcW w:w="2160" w:type="dxa"/>
            <w:vAlign w:val="center"/>
          </w:tcPr>
          <w:p w:rsidR="007A4136" w:rsidRPr="00CA2017" w:rsidRDefault="007A4136" w:rsidP="00AC5558">
            <w:r>
              <w:t>-</w:t>
            </w:r>
          </w:p>
        </w:tc>
      </w:tr>
      <w:tr w:rsidR="007A4136" w:rsidRPr="009658EC" w:rsidTr="00AC5558">
        <w:tc>
          <w:tcPr>
            <w:tcW w:w="468" w:type="dxa"/>
            <w:vAlign w:val="center"/>
          </w:tcPr>
          <w:p w:rsidR="007A4136" w:rsidRPr="009658EC" w:rsidRDefault="007A4136" w:rsidP="00AC5558">
            <w:r>
              <w:t>3</w:t>
            </w:r>
          </w:p>
        </w:tc>
        <w:tc>
          <w:tcPr>
            <w:tcW w:w="1980" w:type="dxa"/>
            <w:vAlign w:val="center"/>
          </w:tcPr>
          <w:p w:rsidR="007A4136" w:rsidRPr="009658EC" w:rsidRDefault="007A4136" w:rsidP="00AC5558">
            <w:r>
              <w:t>Еремина Валентина Владимировна</w:t>
            </w:r>
          </w:p>
        </w:tc>
        <w:tc>
          <w:tcPr>
            <w:tcW w:w="2480" w:type="dxa"/>
            <w:vAlign w:val="center"/>
          </w:tcPr>
          <w:p w:rsidR="007A4136" w:rsidRPr="009658EC" w:rsidRDefault="007A4136" w:rsidP="00AC5558">
            <w:r>
              <w:t>Специалист  1 категории администрации Алешинского сельского поселения</w:t>
            </w:r>
          </w:p>
        </w:tc>
        <w:tc>
          <w:tcPr>
            <w:tcW w:w="1728" w:type="dxa"/>
            <w:vAlign w:val="center"/>
          </w:tcPr>
          <w:p w:rsidR="007A4136" w:rsidRPr="009658EC" w:rsidRDefault="007A4136" w:rsidP="00AC5558">
            <w:r>
              <w:t>139631,80</w:t>
            </w:r>
          </w:p>
        </w:tc>
        <w:tc>
          <w:tcPr>
            <w:tcW w:w="1912" w:type="dxa"/>
          </w:tcPr>
          <w:p w:rsidR="007A4136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>
              <w:t>Земельный участок</w:t>
            </w:r>
          </w:p>
          <w:p w:rsidR="007A4136" w:rsidRPr="00CA2017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>
              <w:t>Квартира</w:t>
            </w:r>
          </w:p>
        </w:tc>
        <w:tc>
          <w:tcPr>
            <w:tcW w:w="1620" w:type="dxa"/>
          </w:tcPr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3400</w:t>
            </w: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</w:p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61,7</w:t>
            </w:r>
          </w:p>
        </w:tc>
        <w:tc>
          <w:tcPr>
            <w:tcW w:w="1800" w:type="dxa"/>
          </w:tcPr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Россия</w:t>
            </w: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</w:p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  <w:vAlign w:val="center"/>
          </w:tcPr>
          <w:p w:rsidR="007A4136" w:rsidRPr="00CA2017" w:rsidRDefault="007A4136" w:rsidP="00AC5558">
            <w:r>
              <w:t>-</w:t>
            </w:r>
          </w:p>
        </w:tc>
      </w:tr>
      <w:tr w:rsidR="007A4136" w:rsidRPr="009658EC" w:rsidTr="00AC5558">
        <w:tc>
          <w:tcPr>
            <w:tcW w:w="468" w:type="dxa"/>
            <w:vAlign w:val="center"/>
          </w:tcPr>
          <w:p w:rsidR="007A4136" w:rsidRPr="009658EC" w:rsidRDefault="007A4136" w:rsidP="00AC5558">
            <w:r>
              <w:t>4</w:t>
            </w:r>
          </w:p>
        </w:tc>
        <w:tc>
          <w:tcPr>
            <w:tcW w:w="1980" w:type="dxa"/>
            <w:vAlign w:val="center"/>
          </w:tcPr>
          <w:p w:rsidR="007A4136" w:rsidRPr="009658EC" w:rsidRDefault="007A4136" w:rsidP="00AC5558">
            <w:r>
              <w:t>супруг</w:t>
            </w:r>
          </w:p>
        </w:tc>
        <w:tc>
          <w:tcPr>
            <w:tcW w:w="2480" w:type="dxa"/>
            <w:vAlign w:val="center"/>
          </w:tcPr>
          <w:p w:rsidR="007A4136" w:rsidRDefault="007A4136" w:rsidP="00AC5558">
            <w:r>
              <w:t>Механизатор</w:t>
            </w:r>
          </w:p>
          <w:p w:rsidR="007A4136" w:rsidRPr="009658EC" w:rsidRDefault="007A4136" w:rsidP="00AC5558"/>
        </w:tc>
        <w:tc>
          <w:tcPr>
            <w:tcW w:w="1728" w:type="dxa"/>
            <w:vAlign w:val="center"/>
          </w:tcPr>
          <w:p w:rsidR="007A4136" w:rsidRPr="009658EC" w:rsidRDefault="007A4136" w:rsidP="00AC5558">
            <w:r>
              <w:t>82350,30</w:t>
            </w:r>
          </w:p>
        </w:tc>
        <w:tc>
          <w:tcPr>
            <w:tcW w:w="1912" w:type="dxa"/>
          </w:tcPr>
          <w:p w:rsidR="007A4136" w:rsidRPr="00CA2017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</w:p>
        </w:tc>
        <w:tc>
          <w:tcPr>
            <w:tcW w:w="1620" w:type="dxa"/>
          </w:tcPr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</w:p>
        </w:tc>
        <w:tc>
          <w:tcPr>
            <w:tcW w:w="1800" w:type="dxa"/>
          </w:tcPr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</w:p>
        </w:tc>
        <w:tc>
          <w:tcPr>
            <w:tcW w:w="2160" w:type="dxa"/>
            <w:vAlign w:val="center"/>
          </w:tcPr>
          <w:p w:rsidR="007A4136" w:rsidRPr="00CA2017" w:rsidRDefault="007A4136" w:rsidP="00AC5558">
            <w:r>
              <w:t>-</w:t>
            </w:r>
          </w:p>
        </w:tc>
      </w:tr>
      <w:tr w:rsidR="007A4136" w:rsidRPr="009658EC" w:rsidTr="00AC5558">
        <w:tc>
          <w:tcPr>
            <w:tcW w:w="468" w:type="dxa"/>
            <w:vAlign w:val="center"/>
          </w:tcPr>
          <w:p w:rsidR="007A4136" w:rsidRPr="009658EC" w:rsidRDefault="007A4136" w:rsidP="00AC5558">
            <w:r>
              <w:t>5</w:t>
            </w:r>
          </w:p>
        </w:tc>
        <w:tc>
          <w:tcPr>
            <w:tcW w:w="1980" w:type="dxa"/>
            <w:vAlign w:val="center"/>
          </w:tcPr>
          <w:p w:rsidR="007A4136" w:rsidRPr="009658EC" w:rsidRDefault="007A4136" w:rsidP="00AC5558">
            <w:r>
              <w:t>Калинкина Ольга Александровна</w:t>
            </w:r>
          </w:p>
        </w:tc>
        <w:tc>
          <w:tcPr>
            <w:tcW w:w="2480" w:type="dxa"/>
            <w:vAlign w:val="center"/>
          </w:tcPr>
          <w:p w:rsidR="007A4136" w:rsidRPr="009658EC" w:rsidRDefault="007A4136" w:rsidP="00AC5558">
            <w:r>
              <w:t>Специалист  1 категории администрации Алешинского сельского поселения</w:t>
            </w:r>
          </w:p>
        </w:tc>
        <w:tc>
          <w:tcPr>
            <w:tcW w:w="1728" w:type="dxa"/>
            <w:vAlign w:val="center"/>
          </w:tcPr>
          <w:p w:rsidR="007A4136" w:rsidRPr="009658EC" w:rsidRDefault="007A4136" w:rsidP="00AC5558">
            <w:r>
              <w:t>137898,80</w:t>
            </w:r>
          </w:p>
        </w:tc>
        <w:tc>
          <w:tcPr>
            <w:tcW w:w="1912" w:type="dxa"/>
          </w:tcPr>
          <w:p w:rsidR="007A4136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>
              <w:t>Земельный участок</w:t>
            </w:r>
          </w:p>
          <w:p w:rsidR="007A4136" w:rsidRDefault="007A4136" w:rsidP="00AC5558">
            <w:pPr>
              <w:tabs>
                <w:tab w:val="left" w:pos="4290"/>
              </w:tabs>
              <w:ind w:left="-561" w:firstLine="426"/>
            </w:pPr>
            <w:r>
              <w:t xml:space="preserve">     Квартира 1/3 </w:t>
            </w:r>
          </w:p>
          <w:p w:rsidR="007A4136" w:rsidRPr="00CA2017" w:rsidRDefault="007A4136" w:rsidP="00AC5558">
            <w:pPr>
              <w:tabs>
                <w:tab w:val="left" w:pos="4290"/>
              </w:tabs>
              <w:ind w:left="-561" w:firstLine="426"/>
            </w:pPr>
            <w:r>
              <w:t xml:space="preserve">     доли </w:t>
            </w:r>
          </w:p>
        </w:tc>
        <w:tc>
          <w:tcPr>
            <w:tcW w:w="1620" w:type="dxa"/>
          </w:tcPr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2500</w:t>
            </w: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</w:p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 xml:space="preserve">30,0 </w:t>
            </w:r>
          </w:p>
        </w:tc>
        <w:tc>
          <w:tcPr>
            <w:tcW w:w="1800" w:type="dxa"/>
          </w:tcPr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Россия</w:t>
            </w: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</w:p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  <w:vAlign w:val="center"/>
          </w:tcPr>
          <w:p w:rsidR="007A4136" w:rsidRPr="00CA2017" w:rsidRDefault="007A4136" w:rsidP="00AC5558">
            <w:r>
              <w:t>-</w:t>
            </w:r>
          </w:p>
        </w:tc>
      </w:tr>
      <w:tr w:rsidR="007A4136" w:rsidRPr="009658EC" w:rsidTr="00AC5558">
        <w:trPr>
          <w:trHeight w:val="1831"/>
        </w:trPr>
        <w:tc>
          <w:tcPr>
            <w:tcW w:w="468" w:type="dxa"/>
            <w:vAlign w:val="center"/>
          </w:tcPr>
          <w:p w:rsidR="007A4136" w:rsidRPr="009658EC" w:rsidRDefault="007A4136" w:rsidP="00AC5558">
            <w:r>
              <w:t>6</w:t>
            </w:r>
          </w:p>
        </w:tc>
        <w:tc>
          <w:tcPr>
            <w:tcW w:w="1980" w:type="dxa"/>
            <w:vAlign w:val="center"/>
          </w:tcPr>
          <w:p w:rsidR="007A4136" w:rsidRPr="009658EC" w:rsidRDefault="007A4136" w:rsidP="00AC5558">
            <w:r>
              <w:t>супруг</w:t>
            </w:r>
          </w:p>
        </w:tc>
        <w:tc>
          <w:tcPr>
            <w:tcW w:w="2480" w:type="dxa"/>
            <w:vAlign w:val="center"/>
          </w:tcPr>
          <w:p w:rsidR="007A4136" w:rsidRDefault="007A4136" w:rsidP="00AC5558">
            <w:r>
              <w:t>Сотрудник полиции</w:t>
            </w:r>
          </w:p>
          <w:p w:rsidR="007A4136" w:rsidRPr="009658EC" w:rsidRDefault="007A4136" w:rsidP="00AC5558"/>
        </w:tc>
        <w:tc>
          <w:tcPr>
            <w:tcW w:w="1728" w:type="dxa"/>
            <w:vAlign w:val="center"/>
          </w:tcPr>
          <w:p w:rsidR="007A4136" w:rsidRPr="009658EC" w:rsidRDefault="007A4136" w:rsidP="00AC5558">
            <w:r>
              <w:t>798086,77</w:t>
            </w:r>
          </w:p>
        </w:tc>
        <w:tc>
          <w:tcPr>
            <w:tcW w:w="1912" w:type="dxa"/>
          </w:tcPr>
          <w:p w:rsidR="007A4136" w:rsidRDefault="007A4136" w:rsidP="00AC5558">
            <w:pPr>
              <w:tabs>
                <w:tab w:val="left" w:pos="4290"/>
              </w:tabs>
              <w:ind w:left="-561" w:firstLine="426"/>
            </w:pPr>
            <w:r>
              <w:t xml:space="preserve">     Квартира 1/3 </w:t>
            </w:r>
          </w:p>
          <w:p w:rsidR="007A4136" w:rsidRPr="00CA2017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>
              <w:t xml:space="preserve">     доли</w:t>
            </w:r>
          </w:p>
        </w:tc>
        <w:tc>
          <w:tcPr>
            <w:tcW w:w="1620" w:type="dxa"/>
          </w:tcPr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30,0</w:t>
            </w:r>
          </w:p>
        </w:tc>
        <w:tc>
          <w:tcPr>
            <w:tcW w:w="1800" w:type="dxa"/>
          </w:tcPr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  <w:vAlign w:val="center"/>
          </w:tcPr>
          <w:p w:rsidR="007A4136" w:rsidRPr="006D0B18" w:rsidRDefault="007A4136" w:rsidP="00AC5558">
            <w:pPr>
              <w:rPr>
                <w:sz w:val="20"/>
                <w:szCs w:val="20"/>
              </w:rPr>
            </w:pPr>
            <w:r>
              <w:t xml:space="preserve">Автомобиль </w:t>
            </w:r>
            <w:r w:rsidRPr="006D0B18">
              <w:rPr>
                <w:sz w:val="20"/>
                <w:szCs w:val="20"/>
              </w:rPr>
              <w:t>ЛАДА 21730</w:t>
            </w:r>
          </w:p>
          <w:p w:rsidR="007A4136" w:rsidRPr="00CA2017" w:rsidRDefault="007A4136" w:rsidP="00AC5558">
            <w:r>
              <w:rPr>
                <w:sz w:val="20"/>
                <w:szCs w:val="20"/>
              </w:rPr>
              <w:t xml:space="preserve">№ </w:t>
            </w:r>
            <w:r w:rsidRPr="006D0B18">
              <w:rPr>
                <w:sz w:val="20"/>
                <w:szCs w:val="20"/>
              </w:rPr>
              <w:t>р 655 ОУ, ВАЗ 21124 №  С939КВ</w:t>
            </w:r>
          </w:p>
        </w:tc>
      </w:tr>
      <w:tr w:rsidR="007A4136" w:rsidRPr="009658EC" w:rsidTr="00AC5558">
        <w:trPr>
          <w:trHeight w:val="1467"/>
        </w:trPr>
        <w:tc>
          <w:tcPr>
            <w:tcW w:w="468" w:type="dxa"/>
            <w:vAlign w:val="center"/>
          </w:tcPr>
          <w:p w:rsidR="007A4136" w:rsidRPr="009658EC" w:rsidRDefault="007A4136" w:rsidP="00AC5558">
            <w:r>
              <w:t>7</w:t>
            </w:r>
          </w:p>
        </w:tc>
        <w:tc>
          <w:tcPr>
            <w:tcW w:w="1980" w:type="dxa"/>
            <w:vAlign w:val="center"/>
          </w:tcPr>
          <w:p w:rsidR="007A4136" w:rsidRPr="009658EC" w:rsidRDefault="007A4136" w:rsidP="00AC5558">
            <w:r>
              <w:t>Кашковская  Галина Алексеевна</w:t>
            </w:r>
          </w:p>
        </w:tc>
        <w:tc>
          <w:tcPr>
            <w:tcW w:w="2480" w:type="dxa"/>
            <w:vAlign w:val="center"/>
          </w:tcPr>
          <w:p w:rsidR="007A4136" w:rsidRPr="009658EC" w:rsidRDefault="007A4136" w:rsidP="00AC5558">
            <w:r>
              <w:t>Специалист  1 категории администрации Алешинского сельского поселения</w:t>
            </w:r>
          </w:p>
        </w:tc>
        <w:tc>
          <w:tcPr>
            <w:tcW w:w="1728" w:type="dxa"/>
            <w:vAlign w:val="center"/>
          </w:tcPr>
          <w:p w:rsidR="007A4136" w:rsidRPr="009658EC" w:rsidRDefault="007A4136" w:rsidP="00AC5558">
            <w:r>
              <w:t>135621</w:t>
            </w:r>
          </w:p>
        </w:tc>
        <w:tc>
          <w:tcPr>
            <w:tcW w:w="1912" w:type="dxa"/>
          </w:tcPr>
          <w:p w:rsidR="007A4136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>
              <w:t>Земельный участок</w:t>
            </w:r>
          </w:p>
          <w:p w:rsidR="007A4136" w:rsidRDefault="007A4136" w:rsidP="00AC5558">
            <w:pPr>
              <w:tabs>
                <w:tab w:val="left" w:pos="4290"/>
              </w:tabs>
              <w:ind w:left="-561" w:firstLine="426"/>
            </w:pPr>
            <w:r>
              <w:t xml:space="preserve">     Квартира 1/2 </w:t>
            </w:r>
          </w:p>
          <w:p w:rsidR="007A4136" w:rsidRPr="00CA2017" w:rsidRDefault="007A4136" w:rsidP="00AC5558">
            <w:pPr>
              <w:tabs>
                <w:tab w:val="left" w:pos="4290"/>
              </w:tabs>
            </w:pPr>
            <w:r>
              <w:t xml:space="preserve"> доли</w:t>
            </w:r>
          </w:p>
        </w:tc>
        <w:tc>
          <w:tcPr>
            <w:tcW w:w="1620" w:type="dxa"/>
          </w:tcPr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1392</w:t>
            </w: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</w:p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65</w:t>
            </w:r>
          </w:p>
        </w:tc>
        <w:tc>
          <w:tcPr>
            <w:tcW w:w="1800" w:type="dxa"/>
          </w:tcPr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Россия</w:t>
            </w: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</w:p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  <w:vAlign w:val="center"/>
          </w:tcPr>
          <w:p w:rsidR="007A4136" w:rsidRPr="006D0B18" w:rsidRDefault="007A4136" w:rsidP="00AC5558">
            <w:pPr>
              <w:rPr>
                <w:lang w:val="en-US"/>
              </w:rPr>
            </w:pPr>
            <w:r w:rsidRPr="006D0B18">
              <w:rPr>
                <w:lang w:val="en-US"/>
              </w:rPr>
              <w:t xml:space="preserve">Hyundai salaris </w:t>
            </w:r>
          </w:p>
          <w:p w:rsidR="007A4136" w:rsidRDefault="007A4136" w:rsidP="00AC5558"/>
          <w:p w:rsidR="007A4136" w:rsidRPr="00CA2017" w:rsidRDefault="007A4136" w:rsidP="00AC5558"/>
        </w:tc>
      </w:tr>
      <w:tr w:rsidR="007A4136" w:rsidRPr="009658EC" w:rsidTr="00AC5558">
        <w:tc>
          <w:tcPr>
            <w:tcW w:w="468" w:type="dxa"/>
            <w:vAlign w:val="center"/>
          </w:tcPr>
          <w:p w:rsidR="007A4136" w:rsidRPr="006D0B18" w:rsidRDefault="007A4136" w:rsidP="00AC5558">
            <w:pPr>
              <w:rPr>
                <w:lang w:val="en-US"/>
              </w:rPr>
            </w:pPr>
            <w:r w:rsidRPr="006D0B18">
              <w:rPr>
                <w:lang w:val="en-US"/>
              </w:rPr>
              <w:t>8</w:t>
            </w:r>
          </w:p>
        </w:tc>
        <w:tc>
          <w:tcPr>
            <w:tcW w:w="1980" w:type="dxa"/>
            <w:vAlign w:val="center"/>
          </w:tcPr>
          <w:p w:rsidR="007A4136" w:rsidRPr="009B10E6" w:rsidRDefault="007A4136" w:rsidP="00AC5558">
            <w:r>
              <w:t>Лаврова Валентина Ивановна</w:t>
            </w:r>
          </w:p>
        </w:tc>
        <w:tc>
          <w:tcPr>
            <w:tcW w:w="2480" w:type="dxa"/>
            <w:vAlign w:val="center"/>
          </w:tcPr>
          <w:p w:rsidR="007A4136" w:rsidRPr="009658EC" w:rsidRDefault="007A4136" w:rsidP="00AC5558">
            <w:r>
              <w:t>Специалист  1 категории администрации Алешинского сельского поселения</w:t>
            </w:r>
          </w:p>
        </w:tc>
        <w:tc>
          <w:tcPr>
            <w:tcW w:w="1728" w:type="dxa"/>
            <w:vAlign w:val="center"/>
          </w:tcPr>
          <w:p w:rsidR="007A4136" w:rsidRPr="009658EC" w:rsidRDefault="007A4136" w:rsidP="00AC5558">
            <w:r>
              <w:t>234949,80</w:t>
            </w:r>
          </w:p>
        </w:tc>
        <w:tc>
          <w:tcPr>
            <w:tcW w:w="1912" w:type="dxa"/>
          </w:tcPr>
          <w:p w:rsidR="007A4136" w:rsidRPr="00CA2017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-</w:t>
            </w:r>
          </w:p>
        </w:tc>
        <w:tc>
          <w:tcPr>
            <w:tcW w:w="2160" w:type="dxa"/>
            <w:vAlign w:val="center"/>
          </w:tcPr>
          <w:p w:rsidR="007A4136" w:rsidRPr="00CA2017" w:rsidRDefault="007A4136" w:rsidP="00AC5558">
            <w:r>
              <w:t>-</w:t>
            </w:r>
          </w:p>
        </w:tc>
      </w:tr>
      <w:tr w:rsidR="007A4136" w:rsidRPr="009658EC" w:rsidTr="00AC5558">
        <w:trPr>
          <w:trHeight w:val="1845"/>
        </w:trPr>
        <w:tc>
          <w:tcPr>
            <w:tcW w:w="468" w:type="dxa"/>
            <w:vAlign w:val="center"/>
          </w:tcPr>
          <w:p w:rsidR="007A4136" w:rsidRPr="009658EC" w:rsidRDefault="007A4136" w:rsidP="00AC5558">
            <w:r>
              <w:t>9</w:t>
            </w:r>
          </w:p>
        </w:tc>
        <w:tc>
          <w:tcPr>
            <w:tcW w:w="1980" w:type="dxa"/>
            <w:vAlign w:val="center"/>
          </w:tcPr>
          <w:p w:rsidR="007A4136" w:rsidRPr="009658EC" w:rsidRDefault="007A4136" w:rsidP="00AC5558">
            <w:r>
              <w:t>супруг</w:t>
            </w:r>
          </w:p>
        </w:tc>
        <w:tc>
          <w:tcPr>
            <w:tcW w:w="2480" w:type="dxa"/>
            <w:vAlign w:val="center"/>
          </w:tcPr>
          <w:p w:rsidR="007A4136" w:rsidRDefault="007A4136" w:rsidP="00AC5558">
            <w:r>
              <w:t>Уборщик</w:t>
            </w:r>
          </w:p>
          <w:p w:rsidR="007A4136" w:rsidRPr="009658EC" w:rsidRDefault="007A4136" w:rsidP="00AC5558"/>
        </w:tc>
        <w:tc>
          <w:tcPr>
            <w:tcW w:w="1728" w:type="dxa"/>
            <w:vAlign w:val="center"/>
          </w:tcPr>
          <w:p w:rsidR="007A4136" w:rsidRPr="009658EC" w:rsidRDefault="007A4136" w:rsidP="00AC5558">
            <w:r>
              <w:t>62905</w:t>
            </w:r>
          </w:p>
        </w:tc>
        <w:tc>
          <w:tcPr>
            <w:tcW w:w="1912" w:type="dxa"/>
          </w:tcPr>
          <w:p w:rsidR="007A4136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>
              <w:t>Земельный участок</w:t>
            </w:r>
          </w:p>
          <w:p w:rsidR="007A4136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>
              <w:t xml:space="preserve">Жилой дом </w:t>
            </w:r>
          </w:p>
          <w:p w:rsidR="007A4136" w:rsidRPr="00CA2017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</w:p>
        </w:tc>
        <w:tc>
          <w:tcPr>
            <w:tcW w:w="1620" w:type="dxa"/>
          </w:tcPr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5000</w:t>
            </w: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</w:p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46</w:t>
            </w:r>
          </w:p>
        </w:tc>
        <w:tc>
          <w:tcPr>
            <w:tcW w:w="1800" w:type="dxa"/>
          </w:tcPr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Россия</w:t>
            </w: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</w:p>
          <w:p w:rsidR="007A4136" w:rsidRPr="00CA2017" w:rsidRDefault="007A4136" w:rsidP="00AC5558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  <w:vAlign w:val="center"/>
          </w:tcPr>
          <w:p w:rsidR="007A4136" w:rsidRPr="00CA2017" w:rsidRDefault="007A4136" w:rsidP="00AC5558">
            <w:r>
              <w:t>-</w:t>
            </w:r>
          </w:p>
        </w:tc>
      </w:tr>
      <w:tr w:rsidR="007A4136" w:rsidRPr="009658EC" w:rsidTr="00AC5558">
        <w:trPr>
          <w:trHeight w:val="2025"/>
        </w:trPr>
        <w:tc>
          <w:tcPr>
            <w:tcW w:w="468" w:type="dxa"/>
            <w:vAlign w:val="center"/>
          </w:tcPr>
          <w:p w:rsidR="007A4136" w:rsidRDefault="007A4136" w:rsidP="00AC5558">
            <w:r>
              <w:t>10</w:t>
            </w:r>
          </w:p>
        </w:tc>
        <w:tc>
          <w:tcPr>
            <w:tcW w:w="1980" w:type="dxa"/>
            <w:vAlign w:val="center"/>
          </w:tcPr>
          <w:p w:rsidR="007A4136" w:rsidRDefault="007A4136" w:rsidP="00AC5558">
            <w:r>
              <w:t>Кузьминова Инга Владимировна</w:t>
            </w:r>
          </w:p>
        </w:tc>
        <w:tc>
          <w:tcPr>
            <w:tcW w:w="2480" w:type="dxa"/>
            <w:vAlign w:val="center"/>
          </w:tcPr>
          <w:p w:rsidR="007A4136" w:rsidRPr="009658EC" w:rsidRDefault="007A4136" w:rsidP="00AC5558">
            <w:r>
              <w:t>Специалист  1 категории администрации Алешинского сельского поселения</w:t>
            </w:r>
          </w:p>
        </w:tc>
        <w:tc>
          <w:tcPr>
            <w:tcW w:w="1728" w:type="dxa"/>
            <w:vAlign w:val="center"/>
          </w:tcPr>
          <w:p w:rsidR="007A4136" w:rsidRDefault="007A4136" w:rsidP="00AC5558">
            <w:r>
              <w:t>131469,30</w:t>
            </w:r>
          </w:p>
        </w:tc>
        <w:tc>
          <w:tcPr>
            <w:tcW w:w="1912" w:type="dxa"/>
          </w:tcPr>
          <w:p w:rsidR="007A4136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  <w:vAlign w:val="center"/>
          </w:tcPr>
          <w:p w:rsidR="007A4136" w:rsidRPr="00CA2017" w:rsidRDefault="007A4136" w:rsidP="00AC5558">
            <w:r>
              <w:t>-</w:t>
            </w:r>
          </w:p>
        </w:tc>
      </w:tr>
      <w:tr w:rsidR="007A4136" w:rsidRPr="009658EC" w:rsidTr="00AC5558">
        <w:trPr>
          <w:trHeight w:val="70"/>
        </w:trPr>
        <w:tc>
          <w:tcPr>
            <w:tcW w:w="468" w:type="dxa"/>
            <w:vAlign w:val="center"/>
          </w:tcPr>
          <w:p w:rsidR="007A4136" w:rsidRDefault="007A4136" w:rsidP="00AC5558">
            <w:r>
              <w:t>11</w:t>
            </w:r>
          </w:p>
        </w:tc>
        <w:tc>
          <w:tcPr>
            <w:tcW w:w="1980" w:type="dxa"/>
            <w:vAlign w:val="center"/>
          </w:tcPr>
          <w:p w:rsidR="007A4136" w:rsidRDefault="007A4136" w:rsidP="00AC5558">
            <w:r>
              <w:t>супруг</w:t>
            </w:r>
          </w:p>
          <w:p w:rsidR="007A4136" w:rsidRDefault="007A4136" w:rsidP="00AC5558"/>
          <w:p w:rsidR="007A4136" w:rsidRDefault="007A4136" w:rsidP="00AC5558"/>
          <w:p w:rsidR="007A4136" w:rsidRDefault="007A4136" w:rsidP="00AC5558"/>
          <w:p w:rsidR="007A4136" w:rsidRDefault="007A4136" w:rsidP="00AC5558"/>
        </w:tc>
        <w:tc>
          <w:tcPr>
            <w:tcW w:w="2480" w:type="dxa"/>
            <w:vAlign w:val="center"/>
          </w:tcPr>
          <w:p w:rsidR="007A4136" w:rsidRDefault="007A4136" w:rsidP="00AC5558">
            <w:r>
              <w:t>Сотрудник полиции</w:t>
            </w:r>
          </w:p>
        </w:tc>
        <w:tc>
          <w:tcPr>
            <w:tcW w:w="1728" w:type="dxa"/>
            <w:vAlign w:val="center"/>
          </w:tcPr>
          <w:p w:rsidR="007A4136" w:rsidRDefault="007A4136" w:rsidP="00AC5558">
            <w:r>
              <w:t>428802,26</w:t>
            </w:r>
          </w:p>
        </w:tc>
        <w:tc>
          <w:tcPr>
            <w:tcW w:w="1912" w:type="dxa"/>
          </w:tcPr>
          <w:p w:rsidR="007A4136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>
              <w:t>Земельный участок</w:t>
            </w:r>
          </w:p>
          <w:p w:rsidR="007A4136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>
              <w:t xml:space="preserve">Жилой дом </w:t>
            </w:r>
          </w:p>
          <w:p w:rsidR="007A4136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</w:p>
          <w:p w:rsidR="007A4136" w:rsidRDefault="007A4136" w:rsidP="00AC5558">
            <w:pPr>
              <w:tabs>
                <w:tab w:val="left" w:pos="4290"/>
              </w:tabs>
              <w:ind w:left="-561" w:firstLine="426"/>
              <w:jc w:val="center"/>
            </w:pPr>
            <w:r>
              <w:t>Квартира</w:t>
            </w:r>
          </w:p>
        </w:tc>
        <w:tc>
          <w:tcPr>
            <w:tcW w:w="1620" w:type="dxa"/>
          </w:tcPr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5000</w:t>
            </w: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54,3</w:t>
            </w: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</w:p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48,3</w:t>
            </w:r>
          </w:p>
        </w:tc>
        <w:tc>
          <w:tcPr>
            <w:tcW w:w="1800" w:type="dxa"/>
          </w:tcPr>
          <w:p w:rsidR="007A4136" w:rsidRDefault="007A4136" w:rsidP="00AC5558">
            <w:pPr>
              <w:tabs>
                <w:tab w:val="left" w:pos="4290"/>
              </w:tabs>
              <w:jc w:val="center"/>
            </w:pPr>
            <w:r>
              <w:t>Россия</w:t>
            </w:r>
          </w:p>
        </w:tc>
        <w:tc>
          <w:tcPr>
            <w:tcW w:w="2160" w:type="dxa"/>
            <w:vAlign w:val="center"/>
          </w:tcPr>
          <w:p w:rsidR="007A4136" w:rsidRPr="006D0B18" w:rsidRDefault="007A4136" w:rsidP="00AC5558">
            <w:pPr>
              <w:rPr>
                <w:sz w:val="20"/>
                <w:szCs w:val="20"/>
              </w:rPr>
            </w:pPr>
            <w:r>
              <w:t xml:space="preserve">Автомобиль </w:t>
            </w:r>
            <w:r w:rsidRPr="006D0B18">
              <w:rPr>
                <w:sz w:val="20"/>
                <w:szCs w:val="20"/>
              </w:rPr>
              <w:t>ЛАДА 217</w:t>
            </w:r>
            <w:r>
              <w:rPr>
                <w:sz w:val="20"/>
                <w:szCs w:val="20"/>
              </w:rPr>
              <w:t>0</w:t>
            </w:r>
            <w:r w:rsidRPr="006D0B18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>№ к740АР</w:t>
            </w:r>
          </w:p>
          <w:p w:rsidR="007A4136" w:rsidRPr="00CA2017" w:rsidRDefault="007A4136" w:rsidP="00AC5558"/>
        </w:tc>
      </w:tr>
    </w:tbl>
    <w:p w:rsidR="007A4136" w:rsidRPr="00BF0254" w:rsidRDefault="007A4136" w:rsidP="00E8236A">
      <w:pPr>
        <w:rPr>
          <w:vanish/>
        </w:rPr>
      </w:pPr>
    </w:p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Pr="009658EC" w:rsidRDefault="007A4136" w:rsidP="00E8236A">
      <w:pPr>
        <w:tabs>
          <w:tab w:val="left" w:pos="4290"/>
        </w:tabs>
        <w:jc w:val="center"/>
        <w:rPr>
          <w:b/>
        </w:rPr>
      </w:pPr>
      <w:r w:rsidRPr="009658EC">
        <w:rPr>
          <w:b/>
        </w:rPr>
        <w:t>СВЕДЕНИЯ</w:t>
      </w:r>
    </w:p>
    <w:p w:rsidR="007A4136" w:rsidRPr="009658EC" w:rsidRDefault="007A4136" w:rsidP="00E8236A">
      <w:pPr>
        <w:ind w:left="-360"/>
        <w:jc w:val="center"/>
        <w:rPr>
          <w:b/>
          <w:bCs/>
        </w:rPr>
      </w:pPr>
      <w:r w:rsidRPr="009658EC">
        <w:rPr>
          <w:b/>
          <w:bCs/>
        </w:rPr>
        <w:t>о доходах, об имуществе и обязательствах имущественного характера лиц, замещающих муниципальные должности, должности муниципальной службы, утвержденные в Перечне должностей муниципальной службы Ряжского муниципального района,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 сведения о доходах, об имуществе и обязательствах имущественного характера  своих супруги (супруга) и несовершеннолетних детей на официальном сайте муниципального образования – Ряжский муниципальный район Рязанской области</w:t>
      </w:r>
    </w:p>
    <w:p w:rsidR="007A4136" w:rsidRPr="009658EC" w:rsidRDefault="007A4136" w:rsidP="00E8236A">
      <w:pPr>
        <w:jc w:val="center"/>
        <w:rPr>
          <w:b/>
          <w:bCs/>
        </w:rPr>
      </w:pPr>
      <w:r>
        <w:rPr>
          <w:b/>
          <w:bCs/>
        </w:rPr>
        <w:t>за период с 01.01.2012 г. по 31.12.2012</w:t>
      </w:r>
      <w:r w:rsidRPr="009658EC">
        <w:rPr>
          <w:b/>
          <w:bCs/>
        </w:rPr>
        <w:t>г.</w:t>
      </w:r>
      <w:r>
        <w:rPr>
          <w:b/>
          <w:bCs/>
        </w:rPr>
        <w:t xml:space="preserve"> МО –Дегтянское сельское поселение</w:t>
      </w:r>
    </w:p>
    <w:p w:rsidR="007A4136" w:rsidRPr="009658EC" w:rsidRDefault="007A4136" w:rsidP="00E8236A">
      <w:pPr>
        <w:tabs>
          <w:tab w:val="left" w:pos="4290"/>
        </w:tabs>
        <w:jc w:val="center"/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980"/>
        <w:gridCol w:w="2340"/>
        <w:gridCol w:w="1868"/>
        <w:gridCol w:w="1912"/>
        <w:gridCol w:w="1620"/>
        <w:gridCol w:w="1800"/>
        <w:gridCol w:w="2160"/>
      </w:tblGrid>
      <w:tr w:rsidR="007A4136" w:rsidRPr="009658EC" w:rsidTr="000C46D7">
        <w:tc>
          <w:tcPr>
            <w:tcW w:w="468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№</w:t>
            </w:r>
          </w:p>
        </w:tc>
        <w:tc>
          <w:tcPr>
            <w:tcW w:w="1980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Ф.И.О.</w:t>
            </w:r>
          </w:p>
        </w:tc>
        <w:tc>
          <w:tcPr>
            <w:tcW w:w="2340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должность</w:t>
            </w:r>
          </w:p>
        </w:tc>
        <w:tc>
          <w:tcPr>
            <w:tcW w:w="1868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общая сумма декларированного годового дохода, руб.</w:t>
            </w:r>
          </w:p>
        </w:tc>
        <w:tc>
          <w:tcPr>
            <w:tcW w:w="5332" w:type="dxa"/>
            <w:gridSpan w:val="3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60" w:type="dxa"/>
            <w:vMerge w:val="restart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7A4136" w:rsidRPr="009658EC" w:rsidTr="000C46D7">
        <w:tc>
          <w:tcPr>
            <w:tcW w:w="468" w:type="dxa"/>
            <w:vMerge/>
            <w:vAlign w:val="center"/>
          </w:tcPr>
          <w:p w:rsidR="007A4136" w:rsidRPr="009658EC" w:rsidRDefault="007A4136" w:rsidP="00AC5558"/>
        </w:tc>
        <w:tc>
          <w:tcPr>
            <w:tcW w:w="1980" w:type="dxa"/>
            <w:vMerge/>
            <w:vAlign w:val="center"/>
          </w:tcPr>
          <w:p w:rsidR="007A4136" w:rsidRPr="009658EC" w:rsidRDefault="007A4136" w:rsidP="00AC5558"/>
        </w:tc>
        <w:tc>
          <w:tcPr>
            <w:tcW w:w="2340" w:type="dxa"/>
            <w:vMerge/>
            <w:vAlign w:val="center"/>
          </w:tcPr>
          <w:p w:rsidR="007A4136" w:rsidRPr="009658EC" w:rsidRDefault="007A4136" w:rsidP="00AC5558"/>
        </w:tc>
        <w:tc>
          <w:tcPr>
            <w:tcW w:w="1868" w:type="dxa"/>
            <w:vMerge/>
            <w:vAlign w:val="center"/>
          </w:tcPr>
          <w:p w:rsidR="007A4136" w:rsidRPr="009658EC" w:rsidRDefault="007A4136" w:rsidP="00AC5558"/>
        </w:tc>
        <w:tc>
          <w:tcPr>
            <w:tcW w:w="1912" w:type="dxa"/>
          </w:tcPr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0C46D7">
              <w:rPr>
                <w:b/>
              </w:rPr>
              <w:t>вид объектов</w:t>
            </w:r>
          </w:p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0C46D7">
              <w:rPr>
                <w:b/>
              </w:rPr>
              <w:t>недвижимости</w:t>
            </w:r>
          </w:p>
        </w:tc>
        <w:tc>
          <w:tcPr>
            <w:tcW w:w="162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площадь</w:t>
            </w:r>
          </w:p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кв.м.</w:t>
            </w:r>
          </w:p>
        </w:tc>
        <w:tc>
          <w:tcPr>
            <w:tcW w:w="180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страна расположения</w:t>
            </w:r>
          </w:p>
        </w:tc>
        <w:tc>
          <w:tcPr>
            <w:tcW w:w="2160" w:type="dxa"/>
            <w:vMerge/>
            <w:vAlign w:val="center"/>
          </w:tcPr>
          <w:p w:rsidR="007A4136" w:rsidRPr="009658EC" w:rsidRDefault="007A4136" w:rsidP="00AC5558"/>
        </w:tc>
      </w:tr>
      <w:tr w:rsidR="007A4136" w:rsidRPr="009658EC" w:rsidTr="000C46D7">
        <w:tc>
          <w:tcPr>
            <w:tcW w:w="468" w:type="dxa"/>
            <w:vAlign w:val="center"/>
          </w:tcPr>
          <w:p w:rsidR="007A4136" w:rsidRPr="009658EC" w:rsidRDefault="007A4136" w:rsidP="00AC5558">
            <w:r>
              <w:t>1</w:t>
            </w:r>
          </w:p>
        </w:tc>
        <w:tc>
          <w:tcPr>
            <w:tcW w:w="1980" w:type="dxa"/>
            <w:vAlign w:val="center"/>
          </w:tcPr>
          <w:p w:rsidR="007A4136" w:rsidRPr="009658EC" w:rsidRDefault="007A4136" w:rsidP="00AC5558">
            <w:r>
              <w:t>Попова Любовь Васильевна</w:t>
            </w:r>
          </w:p>
        </w:tc>
        <w:tc>
          <w:tcPr>
            <w:tcW w:w="2340" w:type="dxa"/>
            <w:vAlign w:val="center"/>
          </w:tcPr>
          <w:p w:rsidR="007A4136" w:rsidRPr="009658EC" w:rsidRDefault="007A4136" w:rsidP="00AC5558">
            <w:r>
              <w:t>Глава администрации муниципального образования – Дегтянское сельское поселение Ряжского муниципального района Рязанской области</w:t>
            </w:r>
          </w:p>
        </w:tc>
        <w:tc>
          <w:tcPr>
            <w:tcW w:w="1868" w:type="dxa"/>
            <w:vAlign w:val="center"/>
          </w:tcPr>
          <w:p w:rsidR="007A4136" w:rsidRPr="009658EC" w:rsidRDefault="007A4136" w:rsidP="00AC5558">
            <w:r>
              <w:t>297430</w:t>
            </w:r>
          </w:p>
        </w:tc>
        <w:tc>
          <w:tcPr>
            <w:tcW w:w="1912" w:type="dxa"/>
          </w:tcPr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</w:p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0C46D7">
              <w:rPr>
                <w:b/>
              </w:rPr>
              <w:t>Жилой дом</w:t>
            </w:r>
          </w:p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0C46D7">
              <w:rPr>
                <w:b/>
              </w:rPr>
              <w:t>Земельный участок</w:t>
            </w:r>
          </w:p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</w:p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</w:p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76,3</w:t>
            </w:r>
          </w:p>
          <w:p w:rsidR="007A4136" w:rsidRDefault="007A4136" w:rsidP="00AC5558"/>
          <w:p w:rsidR="007A4136" w:rsidRPr="00CE7379" w:rsidRDefault="007A4136" w:rsidP="000C46D7">
            <w:pPr>
              <w:jc w:val="center"/>
            </w:pPr>
            <w:r>
              <w:t>3600</w:t>
            </w:r>
          </w:p>
        </w:tc>
        <w:tc>
          <w:tcPr>
            <w:tcW w:w="180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</w:p>
          <w:p w:rsidR="007A4136" w:rsidRDefault="007A4136" w:rsidP="00AC5558">
            <w:r>
              <w:t>Россия</w:t>
            </w:r>
          </w:p>
          <w:p w:rsidR="007A4136" w:rsidRDefault="007A4136" w:rsidP="00AC5558"/>
          <w:p w:rsidR="007A4136" w:rsidRPr="00CE7379" w:rsidRDefault="007A4136" w:rsidP="00AC5558">
            <w:r>
              <w:t>Россия</w:t>
            </w:r>
          </w:p>
        </w:tc>
        <w:tc>
          <w:tcPr>
            <w:tcW w:w="2160" w:type="dxa"/>
            <w:vAlign w:val="center"/>
          </w:tcPr>
          <w:p w:rsidR="007A4136" w:rsidRPr="009658EC" w:rsidRDefault="007A4136" w:rsidP="00AC5558">
            <w:r>
              <w:t xml:space="preserve">          -</w:t>
            </w:r>
          </w:p>
        </w:tc>
      </w:tr>
      <w:tr w:rsidR="007A4136" w:rsidRPr="009658EC" w:rsidTr="000C46D7">
        <w:tc>
          <w:tcPr>
            <w:tcW w:w="468" w:type="dxa"/>
            <w:vAlign w:val="center"/>
          </w:tcPr>
          <w:p w:rsidR="007A4136" w:rsidRDefault="007A4136" w:rsidP="00AC5558">
            <w:r>
              <w:t>2</w:t>
            </w:r>
          </w:p>
        </w:tc>
        <w:tc>
          <w:tcPr>
            <w:tcW w:w="1980" w:type="dxa"/>
            <w:vAlign w:val="center"/>
          </w:tcPr>
          <w:p w:rsidR="007A4136" w:rsidRDefault="007A4136" w:rsidP="00AC5558">
            <w:r>
              <w:t>супруг</w:t>
            </w:r>
          </w:p>
        </w:tc>
        <w:tc>
          <w:tcPr>
            <w:tcW w:w="2340" w:type="dxa"/>
            <w:vAlign w:val="center"/>
          </w:tcPr>
          <w:p w:rsidR="007A4136" w:rsidRDefault="007A4136" w:rsidP="00AC5558">
            <w:r>
              <w:t>Оператор котельной</w:t>
            </w:r>
          </w:p>
        </w:tc>
        <w:tc>
          <w:tcPr>
            <w:tcW w:w="1868" w:type="dxa"/>
            <w:vAlign w:val="center"/>
          </w:tcPr>
          <w:p w:rsidR="007A4136" w:rsidRDefault="007A4136" w:rsidP="00AC5558">
            <w:r>
              <w:t>54815</w:t>
            </w:r>
          </w:p>
        </w:tc>
        <w:tc>
          <w:tcPr>
            <w:tcW w:w="1912" w:type="dxa"/>
          </w:tcPr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0C46D7">
              <w:rPr>
                <w:b/>
              </w:rPr>
              <w:t>-</w:t>
            </w:r>
          </w:p>
        </w:tc>
        <w:tc>
          <w:tcPr>
            <w:tcW w:w="162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-</w:t>
            </w:r>
          </w:p>
        </w:tc>
        <w:tc>
          <w:tcPr>
            <w:tcW w:w="180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-</w:t>
            </w:r>
          </w:p>
        </w:tc>
        <w:tc>
          <w:tcPr>
            <w:tcW w:w="2160" w:type="dxa"/>
            <w:vAlign w:val="center"/>
          </w:tcPr>
          <w:p w:rsidR="007A4136" w:rsidRDefault="007A4136" w:rsidP="00AC5558">
            <w:r>
              <w:t>ММЗ- 554</w:t>
            </w:r>
          </w:p>
          <w:p w:rsidR="007A4136" w:rsidRPr="000C46D7" w:rsidRDefault="007A4136" w:rsidP="00AC5558">
            <w:pPr>
              <w:rPr>
                <w:lang w:val="en-US"/>
              </w:rPr>
            </w:pPr>
            <w:r w:rsidRPr="000C46D7">
              <w:rPr>
                <w:lang w:val="en-US"/>
              </w:rPr>
              <w:t>Ssang Yong KYRON</w:t>
            </w:r>
          </w:p>
        </w:tc>
      </w:tr>
      <w:tr w:rsidR="007A4136" w:rsidRPr="009658EC" w:rsidTr="000C46D7">
        <w:tc>
          <w:tcPr>
            <w:tcW w:w="468" w:type="dxa"/>
            <w:vAlign w:val="center"/>
          </w:tcPr>
          <w:p w:rsidR="007A4136" w:rsidRDefault="007A4136" w:rsidP="00AC5558">
            <w:r>
              <w:t>3</w:t>
            </w:r>
          </w:p>
        </w:tc>
        <w:tc>
          <w:tcPr>
            <w:tcW w:w="1980" w:type="dxa"/>
            <w:vAlign w:val="center"/>
          </w:tcPr>
          <w:p w:rsidR="007A4136" w:rsidRDefault="007A4136" w:rsidP="00AC5558">
            <w:r>
              <w:t>Храпова Наталья Анатольевна</w:t>
            </w:r>
          </w:p>
        </w:tc>
        <w:tc>
          <w:tcPr>
            <w:tcW w:w="2340" w:type="dxa"/>
            <w:vAlign w:val="center"/>
          </w:tcPr>
          <w:p w:rsidR="007A4136" w:rsidRDefault="007A4136" w:rsidP="00AC5558">
            <w:r>
              <w:t>Специалист 1 категории</w:t>
            </w:r>
          </w:p>
        </w:tc>
        <w:tc>
          <w:tcPr>
            <w:tcW w:w="1868" w:type="dxa"/>
            <w:vAlign w:val="center"/>
          </w:tcPr>
          <w:p w:rsidR="007A4136" w:rsidRDefault="007A4136" w:rsidP="00AC5558">
            <w:r>
              <w:t>213899</w:t>
            </w:r>
          </w:p>
        </w:tc>
        <w:tc>
          <w:tcPr>
            <w:tcW w:w="1912" w:type="dxa"/>
          </w:tcPr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0C46D7">
              <w:rPr>
                <w:b/>
              </w:rPr>
              <w:t>Жилой дом</w:t>
            </w:r>
          </w:p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</w:p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0C46D7">
              <w:rPr>
                <w:b/>
              </w:rPr>
              <w:t>земельный участок</w:t>
            </w:r>
          </w:p>
        </w:tc>
        <w:tc>
          <w:tcPr>
            <w:tcW w:w="162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41.1</w:t>
            </w:r>
          </w:p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</w:p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3700</w:t>
            </w:r>
          </w:p>
        </w:tc>
        <w:tc>
          <w:tcPr>
            <w:tcW w:w="180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Россия</w:t>
            </w:r>
          </w:p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</w:p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Россия</w:t>
            </w:r>
          </w:p>
        </w:tc>
        <w:tc>
          <w:tcPr>
            <w:tcW w:w="2160" w:type="dxa"/>
            <w:vAlign w:val="center"/>
          </w:tcPr>
          <w:p w:rsidR="007A4136" w:rsidRDefault="007A4136" w:rsidP="00AC5558">
            <w:r>
              <w:t>-</w:t>
            </w:r>
          </w:p>
        </w:tc>
      </w:tr>
      <w:tr w:rsidR="007A4136" w:rsidRPr="009658EC" w:rsidTr="000C46D7">
        <w:tc>
          <w:tcPr>
            <w:tcW w:w="468" w:type="dxa"/>
            <w:vAlign w:val="center"/>
          </w:tcPr>
          <w:p w:rsidR="007A4136" w:rsidRDefault="007A4136" w:rsidP="00AC5558">
            <w:r>
              <w:t>4</w:t>
            </w:r>
          </w:p>
        </w:tc>
        <w:tc>
          <w:tcPr>
            <w:tcW w:w="1980" w:type="dxa"/>
            <w:vAlign w:val="center"/>
          </w:tcPr>
          <w:p w:rsidR="007A4136" w:rsidRDefault="007A4136" w:rsidP="00AC5558">
            <w:r>
              <w:t>Несовершеннолетняя дочь</w:t>
            </w:r>
          </w:p>
        </w:tc>
        <w:tc>
          <w:tcPr>
            <w:tcW w:w="2340" w:type="dxa"/>
            <w:vAlign w:val="center"/>
          </w:tcPr>
          <w:p w:rsidR="007A4136" w:rsidRDefault="007A4136" w:rsidP="00AC5558">
            <w:r>
              <w:t xml:space="preserve">Учащаяся </w:t>
            </w:r>
          </w:p>
        </w:tc>
        <w:tc>
          <w:tcPr>
            <w:tcW w:w="1868" w:type="dxa"/>
            <w:vAlign w:val="center"/>
          </w:tcPr>
          <w:p w:rsidR="007A4136" w:rsidRDefault="007A4136" w:rsidP="00AC5558">
            <w:r>
              <w:t>6912</w:t>
            </w:r>
          </w:p>
        </w:tc>
        <w:tc>
          <w:tcPr>
            <w:tcW w:w="1912" w:type="dxa"/>
          </w:tcPr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0C46D7">
              <w:rPr>
                <w:b/>
              </w:rPr>
              <w:t>-</w:t>
            </w:r>
          </w:p>
        </w:tc>
        <w:tc>
          <w:tcPr>
            <w:tcW w:w="162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-</w:t>
            </w:r>
          </w:p>
        </w:tc>
        <w:tc>
          <w:tcPr>
            <w:tcW w:w="180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-</w:t>
            </w:r>
          </w:p>
        </w:tc>
        <w:tc>
          <w:tcPr>
            <w:tcW w:w="2160" w:type="dxa"/>
            <w:vAlign w:val="center"/>
          </w:tcPr>
          <w:p w:rsidR="007A4136" w:rsidRDefault="007A4136" w:rsidP="00AC5558">
            <w:r>
              <w:t>-</w:t>
            </w:r>
          </w:p>
        </w:tc>
      </w:tr>
      <w:tr w:rsidR="007A4136" w:rsidRPr="009658EC" w:rsidTr="000C46D7">
        <w:tc>
          <w:tcPr>
            <w:tcW w:w="468" w:type="dxa"/>
            <w:vAlign w:val="center"/>
          </w:tcPr>
          <w:p w:rsidR="007A4136" w:rsidRDefault="007A4136" w:rsidP="00AC5558">
            <w:r>
              <w:t>5</w:t>
            </w:r>
          </w:p>
        </w:tc>
        <w:tc>
          <w:tcPr>
            <w:tcW w:w="1980" w:type="dxa"/>
            <w:vAlign w:val="center"/>
          </w:tcPr>
          <w:p w:rsidR="007A4136" w:rsidRDefault="007A4136" w:rsidP="00AC5558">
            <w:r>
              <w:t>Мишкова Нина Федоровна</w:t>
            </w:r>
          </w:p>
        </w:tc>
        <w:tc>
          <w:tcPr>
            <w:tcW w:w="2340" w:type="dxa"/>
            <w:vAlign w:val="center"/>
          </w:tcPr>
          <w:p w:rsidR="007A4136" w:rsidRDefault="007A4136" w:rsidP="00AC5558">
            <w:r>
              <w:t>Специалист 1 категории</w:t>
            </w:r>
          </w:p>
        </w:tc>
        <w:tc>
          <w:tcPr>
            <w:tcW w:w="1868" w:type="dxa"/>
            <w:vAlign w:val="center"/>
          </w:tcPr>
          <w:p w:rsidR="007A4136" w:rsidRDefault="007A4136" w:rsidP="00AC5558">
            <w:r>
              <w:t>339646</w:t>
            </w:r>
          </w:p>
        </w:tc>
        <w:tc>
          <w:tcPr>
            <w:tcW w:w="1912" w:type="dxa"/>
          </w:tcPr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0C46D7">
              <w:rPr>
                <w:b/>
              </w:rPr>
              <w:t>½ доли квартиры</w:t>
            </w:r>
          </w:p>
        </w:tc>
        <w:tc>
          <w:tcPr>
            <w:tcW w:w="162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35</w:t>
            </w:r>
          </w:p>
        </w:tc>
        <w:tc>
          <w:tcPr>
            <w:tcW w:w="180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Россия</w:t>
            </w:r>
          </w:p>
        </w:tc>
        <w:tc>
          <w:tcPr>
            <w:tcW w:w="2160" w:type="dxa"/>
            <w:vAlign w:val="center"/>
          </w:tcPr>
          <w:p w:rsidR="007A4136" w:rsidRDefault="007A4136" w:rsidP="00AC5558">
            <w:r>
              <w:t>-</w:t>
            </w:r>
          </w:p>
        </w:tc>
      </w:tr>
      <w:tr w:rsidR="007A4136" w:rsidRPr="009658EC" w:rsidTr="000C46D7">
        <w:tc>
          <w:tcPr>
            <w:tcW w:w="468" w:type="dxa"/>
            <w:vAlign w:val="center"/>
          </w:tcPr>
          <w:p w:rsidR="007A4136" w:rsidRDefault="007A4136" w:rsidP="00AC5558">
            <w:r>
              <w:t>6</w:t>
            </w:r>
          </w:p>
        </w:tc>
        <w:tc>
          <w:tcPr>
            <w:tcW w:w="1980" w:type="dxa"/>
            <w:vAlign w:val="center"/>
          </w:tcPr>
          <w:p w:rsidR="007A4136" w:rsidRDefault="007A4136" w:rsidP="00AC5558">
            <w:r>
              <w:t>супруг</w:t>
            </w:r>
          </w:p>
        </w:tc>
        <w:tc>
          <w:tcPr>
            <w:tcW w:w="2340" w:type="dxa"/>
            <w:vAlign w:val="center"/>
          </w:tcPr>
          <w:p w:rsidR="007A4136" w:rsidRDefault="007A4136" w:rsidP="00AC5558">
            <w:r>
              <w:t xml:space="preserve"> Пенсионер</w:t>
            </w:r>
          </w:p>
        </w:tc>
        <w:tc>
          <w:tcPr>
            <w:tcW w:w="1868" w:type="dxa"/>
            <w:vAlign w:val="center"/>
          </w:tcPr>
          <w:p w:rsidR="007A4136" w:rsidRDefault="007A4136" w:rsidP="00AC5558">
            <w:r>
              <w:t>120935</w:t>
            </w:r>
          </w:p>
        </w:tc>
        <w:tc>
          <w:tcPr>
            <w:tcW w:w="1912" w:type="dxa"/>
          </w:tcPr>
          <w:p w:rsidR="007A4136" w:rsidRPr="000C46D7" w:rsidRDefault="007A4136" w:rsidP="000C46D7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0C46D7">
              <w:rPr>
                <w:b/>
              </w:rPr>
              <w:t>½ доли квартиры</w:t>
            </w:r>
          </w:p>
          <w:p w:rsidR="007A4136" w:rsidRDefault="007A4136" w:rsidP="00AC5558"/>
          <w:p w:rsidR="007A4136" w:rsidRPr="00D11CD5" w:rsidRDefault="007A4136" w:rsidP="00AC5558">
            <w:r>
              <w:t>Земельный участок</w:t>
            </w:r>
          </w:p>
        </w:tc>
        <w:tc>
          <w:tcPr>
            <w:tcW w:w="162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35</w:t>
            </w:r>
          </w:p>
          <w:p w:rsidR="007A4136" w:rsidRPr="00D11CD5" w:rsidRDefault="007A4136" w:rsidP="00AC5558"/>
          <w:p w:rsidR="007A4136" w:rsidRDefault="007A4136" w:rsidP="00AC5558"/>
          <w:p w:rsidR="007A4136" w:rsidRPr="00D11CD5" w:rsidRDefault="007A4136" w:rsidP="000C46D7">
            <w:pPr>
              <w:jc w:val="center"/>
            </w:pPr>
            <w:r>
              <w:t>3000</w:t>
            </w:r>
          </w:p>
        </w:tc>
        <w:tc>
          <w:tcPr>
            <w:tcW w:w="1800" w:type="dxa"/>
          </w:tcPr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Россия</w:t>
            </w:r>
          </w:p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</w:p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</w:p>
          <w:p w:rsidR="007A4136" w:rsidRPr="000C46D7" w:rsidRDefault="007A4136" w:rsidP="000C46D7">
            <w:pPr>
              <w:tabs>
                <w:tab w:val="left" w:pos="4290"/>
              </w:tabs>
              <w:jc w:val="center"/>
              <w:rPr>
                <w:b/>
              </w:rPr>
            </w:pPr>
            <w:r w:rsidRPr="000C46D7">
              <w:rPr>
                <w:b/>
              </w:rPr>
              <w:t>Россия</w:t>
            </w:r>
          </w:p>
        </w:tc>
        <w:tc>
          <w:tcPr>
            <w:tcW w:w="2160" w:type="dxa"/>
            <w:vAlign w:val="center"/>
          </w:tcPr>
          <w:p w:rsidR="007A4136" w:rsidRDefault="007A4136" w:rsidP="00AC5558">
            <w:r>
              <w:t>-</w:t>
            </w:r>
          </w:p>
        </w:tc>
      </w:tr>
    </w:tbl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Pr="00E8236A" w:rsidRDefault="007A4136" w:rsidP="00E8236A">
      <w:pPr>
        <w:rPr>
          <w:b/>
        </w:rPr>
      </w:pPr>
    </w:p>
    <w:p w:rsidR="007A4136" w:rsidRPr="00E8236A" w:rsidRDefault="007A4136" w:rsidP="00E8236A">
      <w:pPr>
        <w:jc w:val="center"/>
        <w:rPr>
          <w:b/>
        </w:rPr>
      </w:pPr>
      <w:r w:rsidRPr="00E8236A">
        <w:rPr>
          <w:b/>
        </w:rPr>
        <w:t>Сведения</w:t>
      </w:r>
    </w:p>
    <w:p w:rsidR="007A4136" w:rsidRPr="00E8236A" w:rsidRDefault="007A4136" w:rsidP="00E8236A">
      <w:pPr>
        <w:jc w:val="center"/>
      </w:pPr>
      <w:r w:rsidRPr="00E8236A">
        <w:rPr>
          <w:b/>
        </w:rPr>
        <w:t>о доходах, об имущественных обязательствах имущественного характера лиц, замещающих муниципальные должности, должности муниципальной службы, утвержденные в Перечне должностей муниципальной службы Журавинского сельского поселения Ряжского муниципального района, при назначении,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супруга /супруги и несовершеннолетних детей/ на официальном сайте муниципального образования –</w:t>
      </w:r>
      <w:r w:rsidRPr="00E8236A">
        <w:t xml:space="preserve"> Ряжский  муниципальный район Рязанской области</w:t>
      </w:r>
    </w:p>
    <w:p w:rsidR="007A4136" w:rsidRPr="00E8236A" w:rsidRDefault="007A4136" w:rsidP="00E8236A">
      <w:pPr>
        <w:jc w:val="center"/>
        <w:rPr>
          <w:sz w:val="32"/>
          <w:szCs w:val="32"/>
        </w:rPr>
      </w:pPr>
      <w:r w:rsidRPr="00E8236A">
        <w:rPr>
          <w:sz w:val="32"/>
          <w:szCs w:val="32"/>
        </w:rPr>
        <w:t>За период с 01.01.2012 по 31.12.2012 г. МО – Журавинское сельское поселение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852"/>
        <w:gridCol w:w="1886"/>
        <w:gridCol w:w="2092"/>
        <w:gridCol w:w="1721"/>
        <w:gridCol w:w="1595"/>
        <w:gridCol w:w="1787"/>
        <w:gridCol w:w="2220"/>
      </w:tblGrid>
      <w:tr w:rsidR="007A4136" w:rsidRPr="00E8236A" w:rsidTr="000C46D7">
        <w:tc>
          <w:tcPr>
            <w:tcW w:w="633" w:type="dxa"/>
            <w:vMerge w:val="restart"/>
          </w:tcPr>
          <w:p w:rsidR="007A4136" w:rsidRPr="00E8236A" w:rsidRDefault="007A4136" w:rsidP="000C46D7">
            <w:pPr>
              <w:jc w:val="center"/>
            </w:pPr>
            <w:r w:rsidRPr="00E8236A">
              <w:t>№ п/п</w:t>
            </w:r>
          </w:p>
        </w:tc>
        <w:tc>
          <w:tcPr>
            <w:tcW w:w="2852" w:type="dxa"/>
            <w:vMerge w:val="restart"/>
          </w:tcPr>
          <w:p w:rsidR="007A4136" w:rsidRPr="00E8236A" w:rsidRDefault="007A4136" w:rsidP="000C46D7">
            <w:pPr>
              <w:jc w:val="center"/>
            </w:pPr>
            <w:r w:rsidRPr="00E8236A">
              <w:t>Фамилия, Имя, Отчество</w:t>
            </w:r>
          </w:p>
        </w:tc>
        <w:tc>
          <w:tcPr>
            <w:tcW w:w="1886" w:type="dxa"/>
            <w:vMerge w:val="restart"/>
          </w:tcPr>
          <w:p w:rsidR="007A4136" w:rsidRPr="00E8236A" w:rsidRDefault="007A4136" w:rsidP="000C46D7">
            <w:pPr>
              <w:jc w:val="center"/>
            </w:pPr>
            <w:r w:rsidRPr="00E8236A">
              <w:t>должность</w:t>
            </w:r>
          </w:p>
        </w:tc>
        <w:tc>
          <w:tcPr>
            <w:tcW w:w="2092" w:type="dxa"/>
            <w:vMerge w:val="restart"/>
          </w:tcPr>
          <w:p w:rsidR="007A4136" w:rsidRPr="00E8236A" w:rsidRDefault="007A4136" w:rsidP="000C46D7">
            <w:pPr>
              <w:jc w:val="center"/>
            </w:pPr>
            <w:r w:rsidRPr="00E8236A">
              <w:t>Общая сумма декларированного дохода, руб.</w:t>
            </w:r>
          </w:p>
        </w:tc>
        <w:tc>
          <w:tcPr>
            <w:tcW w:w="5103" w:type="dxa"/>
            <w:gridSpan w:val="3"/>
          </w:tcPr>
          <w:p w:rsidR="007A4136" w:rsidRPr="00E8236A" w:rsidRDefault="007A4136" w:rsidP="000C46D7">
            <w:pPr>
              <w:jc w:val="center"/>
            </w:pPr>
            <w:r w:rsidRPr="00E8236A">
              <w:t xml:space="preserve">Перечень объектов недвижимого имущества, принадлежащих на праве собственности или находящихся  в пользовании </w:t>
            </w:r>
          </w:p>
        </w:tc>
        <w:tc>
          <w:tcPr>
            <w:tcW w:w="2220" w:type="dxa"/>
            <w:vMerge w:val="restart"/>
          </w:tcPr>
          <w:p w:rsidR="007A4136" w:rsidRPr="00E8236A" w:rsidRDefault="007A4136" w:rsidP="000C46D7">
            <w:pPr>
              <w:jc w:val="center"/>
            </w:pPr>
            <w:r w:rsidRPr="00E8236A">
              <w:t>Перечень транспортных средств, принадлежащих на праве собственности (вид, марка).</w:t>
            </w:r>
          </w:p>
        </w:tc>
      </w:tr>
      <w:tr w:rsidR="007A4136" w:rsidRPr="00E8236A" w:rsidTr="000C46D7">
        <w:tc>
          <w:tcPr>
            <w:tcW w:w="633" w:type="dxa"/>
            <w:vMerge/>
          </w:tcPr>
          <w:p w:rsidR="007A4136" w:rsidRPr="00E8236A" w:rsidRDefault="007A4136" w:rsidP="000C46D7">
            <w:pPr>
              <w:jc w:val="center"/>
            </w:pPr>
          </w:p>
        </w:tc>
        <w:tc>
          <w:tcPr>
            <w:tcW w:w="2852" w:type="dxa"/>
            <w:vMerge/>
          </w:tcPr>
          <w:p w:rsidR="007A4136" w:rsidRPr="00E8236A" w:rsidRDefault="007A4136" w:rsidP="000C46D7">
            <w:pPr>
              <w:jc w:val="center"/>
            </w:pPr>
          </w:p>
        </w:tc>
        <w:tc>
          <w:tcPr>
            <w:tcW w:w="1886" w:type="dxa"/>
            <w:vMerge/>
          </w:tcPr>
          <w:p w:rsidR="007A4136" w:rsidRPr="00E8236A" w:rsidRDefault="007A4136" w:rsidP="000C46D7">
            <w:pPr>
              <w:jc w:val="center"/>
            </w:pPr>
          </w:p>
        </w:tc>
        <w:tc>
          <w:tcPr>
            <w:tcW w:w="2092" w:type="dxa"/>
            <w:vMerge/>
          </w:tcPr>
          <w:p w:rsidR="007A4136" w:rsidRPr="00E8236A" w:rsidRDefault="007A4136" w:rsidP="000C46D7">
            <w:pPr>
              <w:jc w:val="center"/>
            </w:pPr>
          </w:p>
        </w:tc>
        <w:tc>
          <w:tcPr>
            <w:tcW w:w="1721" w:type="dxa"/>
          </w:tcPr>
          <w:p w:rsidR="007A4136" w:rsidRPr="00E8236A" w:rsidRDefault="007A4136" w:rsidP="000C46D7">
            <w:pPr>
              <w:jc w:val="center"/>
            </w:pPr>
            <w:r w:rsidRPr="00E8236A">
              <w:t>Вид объектов недвижимости</w:t>
            </w:r>
          </w:p>
        </w:tc>
        <w:tc>
          <w:tcPr>
            <w:tcW w:w="1595" w:type="dxa"/>
          </w:tcPr>
          <w:p w:rsidR="007A4136" w:rsidRPr="00E8236A" w:rsidRDefault="007A4136" w:rsidP="000C46D7">
            <w:pPr>
              <w:jc w:val="center"/>
            </w:pPr>
            <w:r w:rsidRPr="00E8236A">
              <w:t>Площадь,</w:t>
            </w:r>
          </w:p>
          <w:p w:rsidR="007A4136" w:rsidRPr="00E8236A" w:rsidRDefault="007A4136" w:rsidP="000C46D7">
            <w:pPr>
              <w:jc w:val="center"/>
            </w:pPr>
            <w:r w:rsidRPr="00E8236A">
              <w:t>кв.м</w:t>
            </w:r>
          </w:p>
          <w:p w:rsidR="007A4136" w:rsidRPr="00E8236A" w:rsidRDefault="007A4136" w:rsidP="000C46D7">
            <w:pPr>
              <w:jc w:val="center"/>
            </w:pPr>
          </w:p>
        </w:tc>
        <w:tc>
          <w:tcPr>
            <w:tcW w:w="1787" w:type="dxa"/>
          </w:tcPr>
          <w:p w:rsidR="007A4136" w:rsidRPr="00E8236A" w:rsidRDefault="007A4136" w:rsidP="000C46D7">
            <w:pPr>
              <w:jc w:val="center"/>
            </w:pPr>
            <w:r w:rsidRPr="00E8236A">
              <w:t>Страна расположения</w:t>
            </w:r>
          </w:p>
        </w:tc>
        <w:tc>
          <w:tcPr>
            <w:tcW w:w="2220" w:type="dxa"/>
            <w:vMerge/>
          </w:tcPr>
          <w:p w:rsidR="007A4136" w:rsidRPr="000C46D7" w:rsidRDefault="007A4136" w:rsidP="000C46D7">
            <w:pPr>
              <w:jc w:val="center"/>
              <w:rPr>
                <w:sz w:val="32"/>
                <w:szCs w:val="32"/>
              </w:rPr>
            </w:pPr>
          </w:p>
        </w:tc>
      </w:tr>
      <w:tr w:rsidR="007A4136" w:rsidRPr="00E8236A" w:rsidTr="000C46D7">
        <w:tc>
          <w:tcPr>
            <w:tcW w:w="633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1.</w:t>
            </w:r>
          </w:p>
        </w:tc>
        <w:tc>
          <w:tcPr>
            <w:tcW w:w="285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Вербицкая Светлана</w:t>
            </w: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 xml:space="preserve">Николаевна </w:t>
            </w:r>
          </w:p>
        </w:tc>
        <w:tc>
          <w:tcPr>
            <w:tcW w:w="1886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Глава поселения</w:t>
            </w:r>
          </w:p>
        </w:tc>
        <w:tc>
          <w:tcPr>
            <w:tcW w:w="209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293593</w:t>
            </w:r>
          </w:p>
        </w:tc>
        <w:tc>
          <w:tcPr>
            <w:tcW w:w="1721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-</w:t>
            </w:r>
          </w:p>
        </w:tc>
        <w:tc>
          <w:tcPr>
            <w:tcW w:w="1787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-</w:t>
            </w:r>
          </w:p>
        </w:tc>
        <w:tc>
          <w:tcPr>
            <w:tcW w:w="2220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-</w:t>
            </w:r>
          </w:p>
        </w:tc>
      </w:tr>
      <w:tr w:rsidR="007A4136" w:rsidRPr="00E8236A" w:rsidTr="000C46D7">
        <w:tc>
          <w:tcPr>
            <w:tcW w:w="633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2.</w:t>
            </w:r>
          </w:p>
        </w:tc>
        <w:tc>
          <w:tcPr>
            <w:tcW w:w="285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1886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</w:tc>
        <w:tc>
          <w:tcPr>
            <w:tcW w:w="209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191733</w:t>
            </w:r>
          </w:p>
        </w:tc>
        <w:tc>
          <w:tcPr>
            <w:tcW w:w="1721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Квартира</w:t>
            </w: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595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65,5</w:t>
            </w: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3000</w:t>
            </w:r>
          </w:p>
        </w:tc>
        <w:tc>
          <w:tcPr>
            <w:tcW w:w="1787" w:type="dxa"/>
          </w:tcPr>
          <w:p w:rsidR="007A4136" w:rsidRPr="000C46D7" w:rsidRDefault="007A4136" w:rsidP="00E8236A">
            <w:pPr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 xml:space="preserve">   Россия</w:t>
            </w:r>
          </w:p>
        </w:tc>
        <w:tc>
          <w:tcPr>
            <w:tcW w:w="2220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Москвич</w:t>
            </w: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М 214121</w:t>
            </w:r>
          </w:p>
        </w:tc>
      </w:tr>
      <w:tr w:rsidR="007A4136" w:rsidRPr="00E8236A" w:rsidTr="000C46D7">
        <w:tc>
          <w:tcPr>
            <w:tcW w:w="633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85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Корнеева Нина Васильевна</w:t>
            </w:r>
          </w:p>
        </w:tc>
        <w:tc>
          <w:tcPr>
            <w:tcW w:w="1886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Специалист 1 категории</w:t>
            </w:r>
          </w:p>
        </w:tc>
        <w:tc>
          <w:tcPr>
            <w:tcW w:w="209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193919</w:t>
            </w:r>
          </w:p>
        </w:tc>
        <w:tc>
          <w:tcPr>
            <w:tcW w:w="1721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Квартира</w:t>
            </w: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595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64,2</w:t>
            </w: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</w:p>
          <w:p w:rsidR="007A4136" w:rsidRPr="000C46D7" w:rsidRDefault="007A4136" w:rsidP="00E8236A">
            <w:pPr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 xml:space="preserve">    3200</w:t>
            </w:r>
          </w:p>
        </w:tc>
        <w:tc>
          <w:tcPr>
            <w:tcW w:w="1787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Россия</w:t>
            </w:r>
          </w:p>
        </w:tc>
        <w:tc>
          <w:tcPr>
            <w:tcW w:w="2220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ВАЗ 21053</w:t>
            </w:r>
          </w:p>
        </w:tc>
      </w:tr>
      <w:tr w:rsidR="007A4136" w:rsidRPr="00E8236A" w:rsidTr="000C46D7">
        <w:tc>
          <w:tcPr>
            <w:tcW w:w="633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285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1886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</w:t>
            </w:r>
          </w:p>
        </w:tc>
        <w:tc>
          <w:tcPr>
            <w:tcW w:w="209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71172</w:t>
            </w:r>
          </w:p>
        </w:tc>
        <w:tc>
          <w:tcPr>
            <w:tcW w:w="1721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-</w:t>
            </w:r>
          </w:p>
        </w:tc>
        <w:tc>
          <w:tcPr>
            <w:tcW w:w="1787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-</w:t>
            </w:r>
          </w:p>
        </w:tc>
        <w:tc>
          <w:tcPr>
            <w:tcW w:w="2220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ВАЗ 2107</w:t>
            </w:r>
          </w:p>
        </w:tc>
      </w:tr>
      <w:tr w:rsidR="007A4136" w:rsidRPr="00E8236A" w:rsidTr="000C46D7">
        <w:tc>
          <w:tcPr>
            <w:tcW w:w="633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5.</w:t>
            </w:r>
          </w:p>
        </w:tc>
        <w:tc>
          <w:tcPr>
            <w:tcW w:w="285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Еремина Румия Адиповна</w:t>
            </w:r>
          </w:p>
        </w:tc>
        <w:tc>
          <w:tcPr>
            <w:tcW w:w="1886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Специалист 1 категории</w:t>
            </w:r>
          </w:p>
        </w:tc>
        <w:tc>
          <w:tcPr>
            <w:tcW w:w="209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142640</w:t>
            </w:r>
          </w:p>
        </w:tc>
        <w:tc>
          <w:tcPr>
            <w:tcW w:w="1721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Квартира</w:t>
            </w: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Земельный участок</w:t>
            </w: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595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63,8</w:t>
            </w: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1250</w:t>
            </w:r>
          </w:p>
          <w:p w:rsidR="007A4136" w:rsidRPr="000C46D7" w:rsidRDefault="007A4136" w:rsidP="00E8236A">
            <w:pPr>
              <w:rPr>
                <w:sz w:val="28"/>
                <w:szCs w:val="28"/>
              </w:rPr>
            </w:pP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10820</w:t>
            </w:r>
          </w:p>
        </w:tc>
        <w:tc>
          <w:tcPr>
            <w:tcW w:w="1787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Россия</w:t>
            </w:r>
          </w:p>
        </w:tc>
        <w:tc>
          <w:tcPr>
            <w:tcW w:w="2220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-</w:t>
            </w:r>
          </w:p>
        </w:tc>
      </w:tr>
      <w:tr w:rsidR="007A4136" w:rsidRPr="00E8236A" w:rsidTr="000C46D7">
        <w:tc>
          <w:tcPr>
            <w:tcW w:w="633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2852" w:type="dxa"/>
          </w:tcPr>
          <w:p w:rsidR="007A4136" w:rsidRPr="000C46D7" w:rsidRDefault="007A4136" w:rsidP="00E823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  <w:p w:rsidR="007A4136" w:rsidRPr="000C46D7" w:rsidRDefault="007A4136" w:rsidP="00E8236A">
            <w:pPr>
              <w:rPr>
                <w:sz w:val="28"/>
                <w:szCs w:val="28"/>
              </w:rPr>
            </w:pPr>
          </w:p>
        </w:tc>
        <w:tc>
          <w:tcPr>
            <w:tcW w:w="1886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</w:tc>
        <w:tc>
          <w:tcPr>
            <w:tcW w:w="209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320088</w:t>
            </w:r>
          </w:p>
        </w:tc>
        <w:tc>
          <w:tcPr>
            <w:tcW w:w="1721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Квартира</w:t>
            </w: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595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92,6</w:t>
            </w: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10820</w:t>
            </w:r>
          </w:p>
        </w:tc>
        <w:tc>
          <w:tcPr>
            <w:tcW w:w="1787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Россия</w:t>
            </w:r>
          </w:p>
        </w:tc>
        <w:tc>
          <w:tcPr>
            <w:tcW w:w="2220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-</w:t>
            </w:r>
          </w:p>
        </w:tc>
      </w:tr>
      <w:tr w:rsidR="007A4136" w:rsidRPr="00E8236A" w:rsidTr="000C46D7">
        <w:tc>
          <w:tcPr>
            <w:tcW w:w="633" w:type="dxa"/>
          </w:tcPr>
          <w:p w:rsidR="007A4136" w:rsidRPr="000C46D7" w:rsidRDefault="007A4136" w:rsidP="00E8236A">
            <w:pPr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 xml:space="preserve"> 7.</w:t>
            </w:r>
          </w:p>
        </w:tc>
        <w:tc>
          <w:tcPr>
            <w:tcW w:w="285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Лапшова Наталья Николаевна</w:t>
            </w:r>
          </w:p>
        </w:tc>
        <w:tc>
          <w:tcPr>
            <w:tcW w:w="1886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Специалист 1 категории</w:t>
            </w:r>
          </w:p>
        </w:tc>
        <w:tc>
          <w:tcPr>
            <w:tcW w:w="209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136310</w:t>
            </w:r>
          </w:p>
        </w:tc>
        <w:tc>
          <w:tcPr>
            <w:tcW w:w="1721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Квартира</w:t>
            </w: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595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71,1</w:t>
            </w: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2500</w:t>
            </w:r>
          </w:p>
        </w:tc>
        <w:tc>
          <w:tcPr>
            <w:tcW w:w="1787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Россия</w:t>
            </w:r>
          </w:p>
        </w:tc>
        <w:tc>
          <w:tcPr>
            <w:tcW w:w="2220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-</w:t>
            </w:r>
          </w:p>
        </w:tc>
      </w:tr>
      <w:tr w:rsidR="007A4136" w:rsidRPr="00E8236A" w:rsidTr="000C46D7">
        <w:tc>
          <w:tcPr>
            <w:tcW w:w="633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8.</w:t>
            </w:r>
          </w:p>
        </w:tc>
        <w:tc>
          <w:tcPr>
            <w:tcW w:w="285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1886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механизатор</w:t>
            </w:r>
          </w:p>
        </w:tc>
        <w:tc>
          <w:tcPr>
            <w:tcW w:w="2092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137229</w:t>
            </w:r>
          </w:p>
        </w:tc>
        <w:tc>
          <w:tcPr>
            <w:tcW w:w="1721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595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3400</w:t>
            </w:r>
          </w:p>
        </w:tc>
        <w:tc>
          <w:tcPr>
            <w:tcW w:w="1787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</w:tcPr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Трактор</w:t>
            </w:r>
          </w:p>
          <w:p w:rsidR="007A4136" w:rsidRPr="000C46D7" w:rsidRDefault="007A4136" w:rsidP="000C46D7">
            <w:pPr>
              <w:jc w:val="center"/>
              <w:rPr>
                <w:sz w:val="28"/>
                <w:szCs w:val="28"/>
              </w:rPr>
            </w:pPr>
            <w:r w:rsidRPr="000C46D7">
              <w:rPr>
                <w:sz w:val="28"/>
                <w:szCs w:val="28"/>
              </w:rPr>
              <w:t>МТЗ-80</w:t>
            </w:r>
          </w:p>
        </w:tc>
      </w:tr>
    </w:tbl>
    <w:p w:rsidR="007A4136" w:rsidRPr="00E8236A" w:rsidRDefault="007A4136" w:rsidP="00E8236A">
      <w:pPr>
        <w:jc w:val="center"/>
        <w:rPr>
          <w:sz w:val="32"/>
          <w:szCs w:val="32"/>
        </w:rPr>
      </w:pPr>
    </w:p>
    <w:p w:rsidR="007A4136" w:rsidRPr="00E8236A" w:rsidRDefault="007A4136" w:rsidP="00E8236A">
      <w:pPr>
        <w:rPr>
          <w:sz w:val="28"/>
          <w:szCs w:val="28"/>
        </w:rPr>
      </w:pPr>
    </w:p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>
      <w:pPr>
        <w:tabs>
          <w:tab w:val="left" w:pos="5640"/>
        </w:tabs>
        <w:jc w:val="center"/>
      </w:pPr>
    </w:p>
    <w:p w:rsidR="007A4136" w:rsidRDefault="007A4136" w:rsidP="00E8236A">
      <w:pPr>
        <w:tabs>
          <w:tab w:val="left" w:pos="5640"/>
        </w:tabs>
        <w:jc w:val="center"/>
        <w:rPr>
          <w:b/>
        </w:rPr>
      </w:pPr>
    </w:p>
    <w:p w:rsidR="007A4136" w:rsidRPr="00E8236A" w:rsidRDefault="007A4136" w:rsidP="00E8236A">
      <w:pPr>
        <w:tabs>
          <w:tab w:val="left" w:pos="5640"/>
        </w:tabs>
        <w:jc w:val="center"/>
        <w:rPr>
          <w:b/>
        </w:rPr>
      </w:pPr>
      <w:r w:rsidRPr="00E8236A">
        <w:rPr>
          <w:b/>
        </w:rPr>
        <w:t>СВЕДЕНИЯ</w:t>
      </w:r>
    </w:p>
    <w:p w:rsidR="007A4136" w:rsidRPr="00E8236A" w:rsidRDefault="007A4136" w:rsidP="00E8236A">
      <w:pPr>
        <w:tabs>
          <w:tab w:val="left" w:pos="5640"/>
        </w:tabs>
        <w:jc w:val="center"/>
        <w:rPr>
          <w:b/>
        </w:rPr>
      </w:pPr>
      <w:r w:rsidRPr="00E8236A">
        <w:rPr>
          <w:b/>
        </w:rPr>
        <w:t xml:space="preserve">о доходах, об имущественных обязательствах имущественного характера лиц, замещающих муниципальные должности, должности муниципальной службы, утвержденные в Перечне должностей муниципальной службы Ряжского муниципального района, при назначении на которые граждане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на официальном сайте муниципального образования – Ряжский муниципальный район Рязанской области </w:t>
      </w:r>
    </w:p>
    <w:p w:rsidR="007A4136" w:rsidRPr="00E8236A" w:rsidRDefault="007A4136" w:rsidP="00E8236A">
      <w:pPr>
        <w:tabs>
          <w:tab w:val="left" w:pos="5640"/>
        </w:tabs>
        <w:jc w:val="center"/>
        <w:rPr>
          <w:b/>
        </w:rPr>
      </w:pPr>
      <w:r w:rsidRPr="00E8236A">
        <w:rPr>
          <w:b/>
        </w:rPr>
        <w:t>за период с 01.01.2012 года по 31.12.2012 года – МО-Петровское сельское поселение</w:t>
      </w:r>
    </w:p>
    <w:p w:rsidR="007A4136" w:rsidRDefault="007A4136" w:rsidP="00E8236A"/>
    <w:tbl>
      <w:tblPr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4"/>
        <w:gridCol w:w="2689"/>
        <w:gridCol w:w="1880"/>
        <w:gridCol w:w="2157"/>
        <w:gridCol w:w="1858"/>
        <w:gridCol w:w="1845"/>
        <w:gridCol w:w="1858"/>
        <w:gridCol w:w="1940"/>
      </w:tblGrid>
      <w:tr w:rsidR="007A4136" w:rsidTr="000C46D7">
        <w:trPr>
          <w:trHeight w:val="1020"/>
        </w:trPr>
        <w:tc>
          <w:tcPr>
            <w:tcW w:w="1014" w:type="dxa"/>
            <w:vMerge w:val="restart"/>
          </w:tcPr>
          <w:p w:rsidR="007A4136" w:rsidRDefault="007A4136" w:rsidP="000C46D7">
            <w:pPr>
              <w:jc w:val="center"/>
            </w:pPr>
            <w:r>
              <w:t>№ п/п</w:t>
            </w:r>
          </w:p>
        </w:tc>
        <w:tc>
          <w:tcPr>
            <w:tcW w:w="2689" w:type="dxa"/>
            <w:vMerge w:val="restart"/>
          </w:tcPr>
          <w:p w:rsidR="007A4136" w:rsidRDefault="007A4136" w:rsidP="000C46D7">
            <w:pPr>
              <w:jc w:val="center"/>
            </w:pPr>
            <w:r>
              <w:t>Ф.И.О.</w:t>
            </w:r>
          </w:p>
        </w:tc>
        <w:tc>
          <w:tcPr>
            <w:tcW w:w="1880" w:type="dxa"/>
            <w:vMerge w:val="restart"/>
          </w:tcPr>
          <w:p w:rsidR="007A4136" w:rsidRDefault="007A4136" w:rsidP="000C46D7">
            <w:pPr>
              <w:jc w:val="center"/>
            </w:pPr>
            <w:r>
              <w:t>Должность</w:t>
            </w:r>
          </w:p>
        </w:tc>
        <w:tc>
          <w:tcPr>
            <w:tcW w:w="2157" w:type="dxa"/>
            <w:vMerge w:val="restart"/>
          </w:tcPr>
          <w:p w:rsidR="007A4136" w:rsidRDefault="007A4136" w:rsidP="000C46D7">
            <w:pPr>
              <w:jc w:val="center"/>
            </w:pPr>
            <w:r>
              <w:t>Общая сумма декларированного годового дохода, руб.</w:t>
            </w:r>
          </w:p>
        </w:tc>
        <w:tc>
          <w:tcPr>
            <w:tcW w:w="5561" w:type="dxa"/>
            <w:gridSpan w:val="3"/>
          </w:tcPr>
          <w:p w:rsidR="007A4136" w:rsidRDefault="007A4136" w:rsidP="000C46D7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940" w:type="dxa"/>
            <w:vMerge w:val="restart"/>
          </w:tcPr>
          <w:p w:rsidR="007A4136" w:rsidRDefault="007A4136" w:rsidP="000C46D7">
            <w:pPr>
              <w:jc w:val="center"/>
            </w:pPr>
            <w:r>
              <w:t>Перечень транспортных средств, принадлежащих на праве (собственности, вид, марка)</w:t>
            </w:r>
          </w:p>
        </w:tc>
      </w:tr>
      <w:tr w:rsidR="007A4136" w:rsidTr="000C46D7">
        <w:trPr>
          <w:trHeight w:val="181"/>
        </w:trPr>
        <w:tc>
          <w:tcPr>
            <w:tcW w:w="1014" w:type="dxa"/>
            <w:vMerge/>
          </w:tcPr>
          <w:p w:rsidR="007A4136" w:rsidRDefault="007A4136" w:rsidP="000C46D7">
            <w:pPr>
              <w:jc w:val="center"/>
            </w:pPr>
          </w:p>
        </w:tc>
        <w:tc>
          <w:tcPr>
            <w:tcW w:w="2689" w:type="dxa"/>
            <w:vMerge/>
          </w:tcPr>
          <w:p w:rsidR="007A4136" w:rsidRDefault="007A4136" w:rsidP="000C46D7">
            <w:pPr>
              <w:jc w:val="center"/>
            </w:pPr>
          </w:p>
        </w:tc>
        <w:tc>
          <w:tcPr>
            <w:tcW w:w="1880" w:type="dxa"/>
            <w:vMerge/>
          </w:tcPr>
          <w:p w:rsidR="007A4136" w:rsidRDefault="007A4136" w:rsidP="000C46D7">
            <w:pPr>
              <w:jc w:val="center"/>
            </w:pPr>
          </w:p>
        </w:tc>
        <w:tc>
          <w:tcPr>
            <w:tcW w:w="2157" w:type="dxa"/>
            <w:vMerge/>
          </w:tcPr>
          <w:p w:rsidR="007A4136" w:rsidRDefault="007A4136" w:rsidP="000C46D7">
            <w:pPr>
              <w:jc w:val="center"/>
            </w:pPr>
          </w:p>
        </w:tc>
        <w:tc>
          <w:tcPr>
            <w:tcW w:w="1858" w:type="dxa"/>
          </w:tcPr>
          <w:p w:rsidR="007A4136" w:rsidRDefault="007A4136" w:rsidP="000C46D7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845" w:type="dxa"/>
          </w:tcPr>
          <w:p w:rsidR="007A4136" w:rsidRDefault="007A4136" w:rsidP="000C46D7">
            <w:pPr>
              <w:jc w:val="center"/>
            </w:pPr>
            <w:r>
              <w:t>Площадь, кв.м.</w:t>
            </w:r>
          </w:p>
        </w:tc>
        <w:tc>
          <w:tcPr>
            <w:tcW w:w="1857" w:type="dxa"/>
          </w:tcPr>
          <w:p w:rsidR="007A4136" w:rsidRDefault="007A4136" w:rsidP="000C46D7">
            <w:pPr>
              <w:jc w:val="center"/>
            </w:pPr>
            <w:r>
              <w:t>Страна распоряжения</w:t>
            </w:r>
          </w:p>
        </w:tc>
        <w:tc>
          <w:tcPr>
            <w:tcW w:w="1940" w:type="dxa"/>
            <w:vMerge/>
          </w:tcPr>
          <w:p w:rsidR="007A4136" w:rsidRDefault="007A4136" w:rsidP="00AC5558"/>
        </w:tc>
      </w:tr>
      <w:tr w:rsidR="007A4136" w:rsidTr="000C46D7">
        <w:trPr>
          <w:trHeight w:val="680"/>
        </w:trPr>
        <w:tc>
          <w:tcPr>
            <w:tcW w:w="1014" w:type="dxa"/>
          </w:tcPr>
          <w:p w:rsidR="007A4136" w:rsidRDefault="007A4136" w:rsidP="000C46D7">
            <w:pPr>
              <w:jc w:val="center"/>
            </w:pPr>
            <w:r>
              <w:t>1</w:t>
            </w:r>
          </w:p>
        </w:tc>
        <w:tc>
          <w:tcPr>
            <w:tcW w:w="2689" w:type="dxa"/>
          </w:tcPr>
          <w:p w:rsidR="007A4136" w:rsidRDefault="007A4136" w:rsidP="000C46D7">
            <w:pPr>
              <w:jc w:val="center"/>
            </w:pPr>
            <w:r>
              <w:t>Игумнова Валентина Павловна</w:t>
            </w:r>
          </w:p>
        </w:tc>
        <w:tc>
          <w:tcPr>
            <w:tcW w:w="1880" w:type="dxa"/>
          </w:tcPr>
          <w:p w:rsidR="007A4136" w:rsidRDefault="007A4136" w:rsidP="000C46D7">
            <w:pPr>
              <w:jc w:val="center"/>
            </w:pPr>
            <w:r>
              <w:t>Глава поселения</w:t>
            </w:r>
          </w:p>
        </w:tc>
        <w:tc>
          <w:tcPr>
            <w:tcW w:w="2157" w:type="dxa"/>
          </w:tcPr>
          <w:p w:rsidR="007A4136" w:rsidRDefault="007A4136" w:rsidP="000C46D7">
            <w:pPr>
              <w:jc w:val="center"/>
            </w:pPr>
            <w:r>
              <w:t>418810</w:t>
            </w:r>
          </w:p>
        </w:tc>
        <w:tc>
          <w:tcPr>
            <w:tcW w:w="1858" w:type="dxa"/>
          </w:tcPr>
          <w:p w:rsidR="007A4136" w:rsidRDefault="007A4136" w:rsidP="000C46D7">
            <w:pPr>
              <w:jc w:val="center"/>
            </w:pPr>
            <w:r>
              <w:t>-</w:t>
            </w:r>
          </w:p>
        </w:tc>
        <w:tc>
          <w:tcPr>
            <w:tcW w:w="1845" w:type="dxa"/>
          </w:tcPr>
          <w:p w:rsidR="007A4136" w:rsidRDefault="007A4136" w:rsidP="000C46D7">
            <w:pPr>
              <w:jc w:val="center"/>
            </w:pPr>
            <w:r>
              <w:t>-</w:t>
            </w:r>
          </w:p>
        </w:tc>
        <w:tc>
          <w:tcPr>
            <w:tcW w:w="1857" w:type="dxa"/>
          </w:tcPr>
          <w:p w:rsidR="007A4136" w:rsidRDefault="007A4136" w:rsidP="000C46D7">
            <w:pPr>
              <w:jc w:val="center"/>
            </w:pPr>
            <w:r>
              <w:t>Россия</w:t>
            </w:r>
          </w:p>
        </w:tc>
        <w:tc>
          <w:tcPr>
            <w:tcW w:w="1940" w:type="dxa"/>
          </w:tcPr>
          <w:p w:rsidR="007A4136" w:rsidRDefault="007A4136" w:rsidP="000C46D7">
            <w:pPr>
              <w:jc w:val="center"/>
            </w:pPr>
            <w:r>
              <w:t>-</w:t>
            </w:r>
          </w:p>
        </w:tc>
      </w:tr>
      <w:tr w:rsidR="007A4136" w:rsidTr="000C46D7">
        <w:trPr>
          <w:trHeight w:val="698"/>
        </w:trPr>
        <w:tc>
          <w:tcPr>
            <w:tcW w:w="1014" w:type="dxa"/>
          </w:tcPr>
          <w:p w:rsidR="007A4136" w:rsidRDefault="007A4136" w:rsidP="000C46D7">
            <w:pPr>
              <w:jc w:val="center"/>
            </w:pPr>
            <w:r>
              <w:t>2</w:t>
            </w:r>
          </w:p>
        </w:tc>
        <w:tc>
          <w:tcPr>
            <w:tcW w:w="2689" w:type="dxa"/>
          </w:tcPr>
          <w:p w:rsidR="007A4136" w:rsidRDefault="007A4136" w:rsidP="000C46D7">
            <w:pPr>
              <w:jc w:val="center"/>
            </w:pPr>
            <w:r>
              <w:t>Микерова Ольга Сергеевна</w:t>
            </w:r>
          </w:p>
        </w:tc>
        <w:tc>
          <w:tcPr>
            <w:tcW w:w="1880" w:type="dxa"/>
          </w:tcPr>
          <w:p w:rsidR="007A4136" w:rsidRPr="00096156" w:rsidRDefault="007A4136" w:rsidP="000C46D7">
            <w:pPr>
              <w:jc w:val="center"/>
            </w:pPr>
            <w:r>
              <w:t xml:space="preserve">Специалист </w:t>
            </w:r>
            <w:r w:rsidRPr="000C46D7">
              <w:rPr>
                <w:lang w:val="en-US"/>
              </w:rPr>
              <w:t xml:space="preserve">I </w:t>
            </w:r>
            <w:r>
              <w:t>категории</w:t>
            </w:r>
          </w:p>
        </w:tc>
        <w:tc>
          <w:tcPr>
            <w:tcW w:w="2157" w:type="dxa"/>
          </w:tcPr>
          <w:p w:rsidR="007A4136" w:rsidRDefault="007A4136" w:rsidP="000C46D7">
            <w:pPr>
              <w:jc w:val="center"/>
            </w:pPr>
            <w:r>
              <w:t>65170</w:t>
            </w:r>
          </w:p>
        </w:tc>
        <w:tc>
          <w:tcPr>
            <w:tcW w:w="1858" w:type="dxa"/>
          </w:tcPr>
          <w:p w:rsidR="007A4136" w:rsidRDefault="007A4136" w:rsidP="000C46D7">
            <w:pPr>
              <w:jc w:val="center"/>
            </w:pPr>
            <w:r>
              <w:t>-</w:t>
            </w:r>
          </w:p>
        </w:tc>
        <w:tc>
          <w:tcPr>
            <w:tcW w:w="1845" w:type="dxa"/>
          </w:tcPr>
          <w:p w:rsidR="007A4136" w:rsidRDefault="007A4136" w:rsidP="000C46D7">
            <w:pPr>
              <w:jc w:val="center"/>
            </w:pPr>
            <w:r>
              <w:t>-</w:t>
            </w:r>
          </w:p>
        </w:tc>
        <w:tc>
          <w:tcPr>
            <w:tcW w:w="1857" w:type="dxa"/>
          </w:tcPr>
          <w:p w:rsidR="007A4136" w:rsidRDefault="007A4136" w:rsidP="000C46D7">
            <w:pPr>
              <w:jc w:val="center"/>
            </w:pPr>
            <w:r>
              <w:t>Россия</w:t>
            </w:r>
          </w:p>
        </w:tc>
        <w:tc>
          <w:tcPr>
            <w:tcW w:w="1940" w:type="dxa"/>
          </w:tcPr>
          <w:p w:rsidR="007A4136" w:rsidRDefault="007A4136" w:rsidP="000C46D7">
            <w:pPr>
              <w:jc w:val="center"/>
            </w:pPr>
            <w:r>
              <w:t>-</w:t>
            </w:r>
          </w:p>
        </w:tc>
      </w:tr>
      <w:tr w:rsidR="007A4136" w:rsidTr="000C46D7">
        <w:trPr>
          <w:trHeight w:val="680"/>
        </w:trPr>
        <w:tc>
          <w:tcPr>
            <w:tcW w:w="1014" w:type="dxa"/>
          </w:tcPr>
          <w:p w:rsidR="007A4136" w:rsidRDefault="007A4136" w:rsidP="000C46D7">
            <w:pPr>
              <w:jc w:val="center"/>
            </w:pPr>
          </w:p>
          <w:p w:rsidR="007A4136" w:rsidRDefault="007A4136" w:rsidP="000C46D7">
            <w:pPr>
              <w:jc w:val="center"/>
            </w:pPr>
            <w:r>
              <w:t>3</w:t>
            </w:r>
          </w:p>
        </w:tc>
        <w:tc>
          <w:tcPr>
            <w:tcW w:w="2689" w:type="dxa"/>
          </w:tcPr>
          <w:p w:rsidR="007A4136" w:rsidRDefault="007A4136" w:rsidP="000C46D7">
            <w:pPr>
              <w:jc w:val="center"/>
            </w:pPr>
          </w:p>
          <w:p w:rsidR="007A4136" w:rsidRDefault="007A4136" w:rsidP="000C46D7">
            <w:pPr>
              <w:jc w:val="center"/>
            </w:pPr>
            <w:r>
              <w:t>Петракова Татьяна Васильевна</w:t>
            </w:r>
          </w:p>
        </w:tc>
        <w:tc>
          <w:tcPr>
            <w:tcW w:w="1880" w:type="dxa"/>
          </w:tcPr>
          <w:p w:rsidR="007A4136" w:rsidRDefault="007A4136" w:rsidP="000C46D7">
            <w:pPr>
              <w:jc w:val="center"/>
            </w:pPr>
          </w:p>
          <w:p w:rsidR="007A4136" w:rsidRDefault="007A4136" w:rsidP="000C46D7">
            <w:pPr>
              <w:jc w:val="center"/>
            </w:pPr>
            <w:r>
              <w:t xml:space="preserve">Специалист </w:t>
            </w:r>
            <w:r w:rsidRPr="000C46D7">
              <w:rPr>
                <w:lang w:val="en-US"/>
              </w:rPr>
              <w:t xml:space="preserve">I </w:t>
            </w:r>
            <w:r>
              <w:t>категории</w:t>
            </w:r>
          </w:p>
        </w:tc>
        <w:tc>
          <w:tcPr>
            <w:tcW w:w="2157" w:type="dxa"/>
          </w:tcPr>
          <w:p w:rsidR="007A4136" w:rsidRDefault="007A4136" w:rsidP="000C46D7">
            <w:pPr>
              <w:jc w:val="center"/>
            </w:pPr>
          </w:p>
          <w:p w:rsidR="007A4136" w:rsidRDefault="007A4136" w:rsidP="000C46D7">
            <w:pPr>
              <w:jc w:val="center"/>
            </w:pPr>
            <w:r>
              <w:t>308418</w:t>
            </w:r>
          </w:p>
        </w:tc>
        <w:tc>
          <w:tcPr>
            <w:tcW w:w="1858" w:type="dxa"/>
          </w:tcPr>
          <w:p w:rsidR="007A4136" w:rsidRDefault="007A4136" w:rsidP="000C46D7">
            <w:pPr>
              <w:jc w:val="center"/>
            </w:pPr>
          </w:p>
          <w:p w:rsidR="007A4136" w:rsidRDefault="007A4136" w:rsidP="000C46D7">
            <w:pPr>
              <w:jc w:val="center"/>
            </w:pPr>
            <w:r>
              <w:t>-</w:t>
            </w:r>
          </w:p>
        </w:tc>
        <w:tc>
          <w:tcPr>
            <w:tcW w:w="1845" w:type="dxa"/>
          </w:tcPr>
          <w:p w:rsidR="007A4136" w:rsidRDefault="007A4136" w:rsidP="000C46D7">
            <w:pPr>
              <w:jc w:val="center"/>
            </w:pPr>
          </w:p>
          <w:p w:rsidR="007A4136" w:rsidRDefault="007A4136" w:rsidP="000C46D7">
            <w:pPr>
              <w:jc w:val="center"/>
            </w:pPr>
            <w:r>
              <w:t>-</w:t>
            </w:r>
          </w:p>
        </w:tc>
        <w:tc>
          <w:tcPr>
            <w:tcW w:w="1857" w:type="dxa"/>
          </w:tcPr>
          <w:p w:rsidR="007A4136" w:rsidRDefault="007A4136" w:rsidP="000C46D7">
            <w:pPr>
              <w:jc w:val="center"/>
            </w:pPr>
          </w:p>
          <w:p w:rsidR="007A4136" w:rsidRDefault="007A4136" w:rsidP="000C46D7">
            <w:pPr>
              <w:jc w:val="center"/>
            </w:pPr>
            <w:r>
              <w:t>Россия</w:t>
            </w:r>
          </w:p>
        </w:tc>
        <w:tc>
          <w:tcPr>
            <w:tcW w:w="1940" w:type="dxa"/>
          </w:tcPr>
          <w:p w:rsidR="007A4136" w:rsidRDefault="007A4136" w:rsidP="000C46D7">
            <w:pPr>
              <w:jc w:val="center"/>
            </w:pPr>
            <w:r>
              <w:t>ВАЗ 21053</w:t>
            </w:r>
          </w:p>
          <w:p w:rsidR="007A4136" w:rsidRDefault="007A4136" w:rsidP="000C46D7">
            <w:pPr>
              <w:jc w:val="center"/>
            </w:pPr>
          </w:p>
        </w:tc>
      </w:tr>
      <w:tr w:rsidR="007A4136" w:rsidTr="000C46D7">
        <w:trPr>
          <w:trHeight w:val="1398"/>
        </w:trPr>
        <w:tc>
          <w:tcPr>
            <w:tcW w:w="1014" w:type="dxa"/>
          </w:tcPr>
          <w:p w:rsidR="007A4136" w:rsidRDefault="007A4136" w:rsidP="000C46D7">
            <w:pPr>
              <w:jc w:val="center"/>
            </w:pPr>
          </w:p>
          <w:p w:rsidR="007A4136" w:rsidRDefault="007A4136" w:rsidP="000C46D7">
            <w:pPr>
              <w:jc w:val="center"/>
            </w:pPr>
            <w:r>
              <w:t>4</w:t>
            </w:r>
          </w:p>
        </w:tc>
        <w:tc>
          <w:tcPr>
            <w:tcW w:w="2689" w:type="dxa"/>
          </w:tcPr>
          <w:p w:rsidR="007A4136" w:rsidRDefault="007A4136" w:rsidP="000C46D7">
            <w:pPr>
              <w:jc w:val="center"/>
            </w:pPr>
          </w:p>
          <w:p w:rsidR="007A4136" w:rsidRDefault="007A4136" w:rsidP="000C46D7">
            <w:pPr>
              <w:jc w:val="center"/>
            </w:pPr>
            <w:r>
              <w:t>супруг</w:t>
            </w:r>
          </w:p>
        </w:tc>
        <w:tc>
          <w:tcPr>
            <w:tcW w:w="1880" w:type="dxa"/>
          </w:tcPr>
          <w:p w:rsidR="007A4136" w:rsidRDefault="007A4136" w:rsidP="000C46D7">
            <w:pPr>
              <w:jc w:val="center"/>
            </w:pPr>
          </w:p>
          <w:p w:rsidR="007A4136" w:rsidRDefault="007A4136" w:rsidP="000C46D7">
            <w:pPr>
              <w:jc w:val="center"/>
            </w:pPr>
            <w:r>
              <w:t>пкнчионер</w:t>
            </w:r>
          </w:p>
        </w:tc>
        <w:tc>
          <w:tcPr>
            <w:tcW w:w="2157" w:type="dxa"/>
          </w:tcPr>
          <w:p w:rsidR="007A4136" w:rsidRDefault="007A4136" w:rsidP="000C46D7">
            <w:pPr>
              <w:jc w:val="center"/>
            </w:pPr>
          </w:p>
          <w:p w:rsidR="007A4136" w:rsidRDefault="007A4136" w:rsidP="000C46D7">
            <w:pPr>
              <w:jc w:val="center"/>
            </w:pPr>
            <w:r>
              <w:t>116292</w:t>
            </w:r>
          </w:p>
        </w:tc>
        <w:tc>
          <w:tcPr>
            <w:tcW w:w="1858" w:type="dxa"/>
          </w:tcPr>
          <w:p w:rsidR="007A4136" w:rsidRDefault="007A4136" w:rsidP="000C46D7">
            <w:pPr>
              <w:jc w:val="center"/>
            </w:pPr>
          </w:p>
          <w:p w:rsidR="007A4136" w:rsidRDefault="007A4136" w:rsidP="000C46D7">
            <w:pPr>
              <w:jc w:val="center"/>
            </w:pPr>
            <w:r>
              <w:t>Жилой дом земельный участок</w:t>
            </w:r>
          </w:p>
        </w:tc>
        <w:tc>
          <w:tcPr>
            <w:tcW w:w="1845" w:type="dxa"/>
          </w:tcPr>
          <w:p w:rsidR="007A4136" w:rsidRDefault="007A4136" w:rsidP="000C46D7">
            <w:pPr>
              <w:jc w:val="center"/>
            </w:pPr>
          </w:p>
          <w:p w:rsidR="007A4136" w:rsidRDefault="007A4136" w:rsidP="000C46D7">
            <w:pPr>
              <w:jc w:val="center"/>
            </w:pPr>
            <w:r>
              <w:t>54,6 м</w:t>
            </w:r>
            <w:r w:rsidRPr="000C46D7">
              <w:rPr>
                <w:vertAlign w:val="superscript"/>
              </w:rPr>
              <w:t>2</w:t>
            </w:r>
          </w:p>
          <w:p w:rsidR="007A4136" w:rsidRPr="00096156" w:rsidRDefault="007A4136" w:rsidP="000C46D7">
            <w:pPr>
              <w:jc w:val="center"/>
            </w:pPr>
            <w:r>
              <w:t>2200</w:t>
            </w:r>
          </w:p>
        </w:tc>
        <w:tc>
          <w:tcPr>
            <w:tcW w:w="1857" w:type="dxa"/>
          </w:tcPr>
          <w:p w:rsidR="007A4136" w:rsidRDefault="007A4136" w:rsidP="000C46D7">
            <w:pPr>
              <w:jc w:val="center"/>
            </w:pPr>
          </w:p>
          <w:p w:rsidR="007A4136" w:rsidRDefault="007A4136" w:rsidP="000C46D7">
            <w:pPr>
              <w:jc w:val="center"/>
            </w:pPr>
            <w:r>
              <w:t>Россия</w:t>
            </w:r>
          </w:p>
        </w:tc>
        <w:tc>
          <w:tcPr>
            <w:tcW w:w="1940" w:type="dxa"/>
          </w:tcPr>
          <w:p w:rsidR="007A4136" w:rsidRDefault="007A4136" w:rsidP="000C46D7">
            <w:pPr>
              <w:jc w:val="center"/>
            </w:pPr>
            <w:r>
              <w:t>ВАЗ 21093</w:t>
            </w:r>
          </w:p>
          <w:p w:rsidR="007A4136" w:rsidRDefault="007A4136" w:rsidP="000C46D7">
            <w:pPr>
              <w:jc w:val="center"/>
            </w:pPr>
          </w:p>
        </w:tc>
      </w:tr>
    </w:tbl>
    <w:p w:rsidR="007A4136" w:rsidRDefault="007A4136" w:rsidP="00E8236A"/>
    <w:p w:rsidR="007A4136" w:rsidRPr="00096156" w:rsidRDefault="007A4136" w:rsidP="00E8236A"/>
    <w:p w:rsidR="007A4136" w:rsidRPr="0009615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Pr="00DC07B0" w:rsidRDefault="007A4136" w:rsidP="00DC07B0">
      <w:pPr>
        <w:tabs>
          <w:tab w:val="left" w:pos="4290"/>
        </w:tabs>
        <w:suppressAutoHyphens/>
        <w:jc w:val="center"/>
        <w:rPr>
          <w:b/>
          <w:bCs/>
          <w:lang w:eastAsia="ar-SA"/>
        </w:rPr>
      </w:pPr>
      <w:r w:rsidRPr="00DC07B0">
        <w:rPr>
          <w:b/>
          <w:lang w:eastAsia="ar-SA"/>
        </w:rPr>
        <w:t>СВЕДЕНИЯ</w:t>
      </w:r>
    </w:p>
    <w:p w:rsidR="007A4136" w:rsidRPr="00DC07B0" w:rsidRDefault="007A4136" w:rsidP="00DC07B0">
      <w:pPr>
        <w:suppressAutoHyphens/>
        <w:ind w:left="-360"/>
        <w:jc w:val="center"/>
        <w:rPr>
          <w:b/>
          <w:bCs/>
          <w:lang w:eastAsia="ar-SA"/>
        </w:rPr>
      </w:pPr>
      <w:r w:rsidRPr="00DC07B0">
        <w:rPr>
          <w:b/>
          <w:bCs/>
          <w:lang w:eastAsia="ar-SA"/>
        </w:rPr>
        <w:t>о доходах, об имуществе и обязательствах имущественного характера лиц, замещающих муниципальные должности, должности муниципальной службы, утвержденные в Перечне должностей муниципальной службы Ряжского муниципального района,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 сведения о доходах, об имуществе и обязательствах имущественного характера  своих супруги (супруга) и несовершеннолетних детей на официальном сайте муниципального образования – Ряжский муниципальный район Рязанской области</w:t>
      </w:r>
    </w:p>
    <w:p w:rsidR="007A4136" w:rsidRPr="00DC07B0" w:rsidRDefault="007A4136" w:rsidP="00DC07B0">
      <w:pPr>
        <w:suppressAutoHyphens/>
        <w:jc w:val="center"/>
        <w:rPr>
          <w:lang w:eastAsia="ar-SA"/>
        </w:rPr>
      </w:pPr>
      <w:r w:rsidRPr="00DC07B0">
        <w:rPr>
          <w:b/>
          <w:bCs/>
          <w:lang w:eastAsia="ar-SA"/>
        </w:rPr>
        <w:t>за период с 01.01.2012 г. по 31.12.2012г. МО – Поплевинское сельское поселение</w:t>
      </w:r>
    </w:p>
    <w:p w:rsidR="007A4136" w:rsidRPr="00DC07B0" w:rsidRDefault="007A4136" w:rsidP="00DC07B0">
      <w:pPr>
        <w:tabs>
          <w:tab w:val="left" w:pos="4290"/>
        </w:tabs>
        <w:suppressAutoHyphens/>
        <w:jc w:val="center"/>
        <w:rPr>
          <w:lang w:eastAsia="ar-SA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468"/>
        <w:gridCol w:w="1980"/>
        <w:gridCol w:w="2340"/>
        <w:gridCol w:w="1868"/>
        <w:gridCol w:w="1912"/>
        <w:gridCol w:w="1620"/>
        <w:gridCol w:w="1800"/>
        <w:gridCol w:w="2170"/>
      </w:tblGrid>
      <w:tr w:rsidR="007A4136" w:rsidRPr="00DC07B0" w:rsidTr="00AC5558"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DC07B0">
              <w:rPr>
                <w:b/>
                <w:lang w:eastAsia="ar-SA"/>
              </w:rPr>
              <w:t>№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DC07B0">
              <w:rPr>
                <w:b/>
                <w:lang w:eastAsia="ar-SA"/>
              </w:rPr>
              <w:t>Ф.И.О.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DC07B0">
              <w:rPr>
                <w:b/>
                <w:lang w:eastAsia="ar-SA"/>
              </w:rPr>
              <w:t>должность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DC07B0">
              <w:rPr>
                <w:b/>
                <w:lang w:eastAsia="ar-SA"/>
              </w:rPr>
              <w:t>общая сумма декларированного годового дохода, руб.</w:t>
            </w:r>
          </w:p>
        </w:tc>
        <w:tc>
          <w:tcPr>
            <w:tcW w:w="5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DC07B0">
              <w:rPr>
                <w:b/>
                <w:lang w:eastAsia="ar-SA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6" w:rsidRPr="00DC07B0" w:rsidRDefault="007A4136" w:rsidP="00DC07B0">
            <w:pPr>
              <w:tabs>
                <w:tab w:val="left" w:pos="4290"/>
              </w:tabs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C07B0">
              <w:rPr>
                <w:b/>
                <w:lang w:eastAsia="ar-SA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7A4136" w:rsidRPr="00DC07B0" w:rsidTr="00AC5558"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A4136" w:rsidRPr="00DC07B0" w:rsidRDefault="007A4136" w:rsidP="00DC07B0">
            <w:pPr>
              <w:suppressAutoHyphens/>
              <w:snapToGrid w:val="0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136" w:rsidRPr="00DC07B0" w:rsidRDefault="007A4136" w:rsidP="00DC07B0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136" w:rsidRPr="00DC07B0" w:rsidRDefault="007A4136" w:rsidP="00DC07B0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136" w:rsidRPr="00DC07B0" w:rsidRDefault="007A4136" w:rsidP="00DC07B0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tabs>
                <w:tab w:val="left" w:pos="4290"/>
              </w:tabs>
              <w:suppressAutoHyphens/>
              <w:ind w:left="-561" w:firstLine="426"/>
              <w:jc w:val="center"/>
              <w:rPr>
                <w:b/>
                <w:lang w:eastAsia="ar-SA"/>
              </w:rPr>
            </w:pPr>
            <w:r w:rsidRPr="00DC07B0">
              <w:rPr>
                <w:b/>
                <w:lang w:eastAsia="ar-SA"/>
              </w:rPr>
              <w:t>вид объектов</w:t>
            </w:r>
          </w:p>
          <w:p w:rsidR="007A4136" w:rsidRPr="00DC07B0" w:rsidRDefault="007A4136" w:rsidP="00DC07B0">
            <w:pPr>
              <w:tabs>
                <w:tab w:val="left" w:pos="4290"/>
              </w:tabs>
              <w:suppressAutoHyphens/>
              <w:ind w:left="-561" w:firstLine="426"/>
              <w:jc w:val="center"/>
              <w:rPr>
                <w:b/>
                <w:lang w:eastAsia="ar-SA"/>
              </w:rPr>
            </w:pPr>
            <w:r w:rsidRPr="00DC07B0">
              <w:rPr>
                <w:b/>
                <w:lang w:eastAsia="ar-SA"/>
              </w:rPr>
              <w:t>недвижимости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DC07B0">
              <w:rPr>
                <w:b/>
                <w:lang w:eastAsia="ar-SA"/>
              </w:rPr>
              <w:t>площадь</w:t>
            </w:r>
          </w:p>
          <w:p w:rsidR="007A4136" w:rsidRPr="00DC07B0" w:rsidRDefault="007A4136" w:rsidP="00DC07B0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DC07B0">
              <w:rPr>
                <w:b/>
                <w:lang w:eastAsia="ar-SA"/>
              </w:rPr>
              <w:t>кв.м.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tabs>
                <w:tab w:val="left" w:pos="4290"/>
              </w:tabs>
              <w:suppressAutoHyphens/>
              <w:jc w:val="center"/>
              <w:rPr>
                <w:b/>
                <w:lang w:eastAsia="ar-SA"/>
              </w:rPr>
            </w:pPr>
            <w:r w:rsidRPr="00DC07B0">
              <w:rPr>
                <w:b/>
                <w:lang w:eastAsia="ar-SA"/>
              </w:rPr>
              <w:t>страна расположения</w:t>
            </w: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36" w:rsidRPr="00DC07B0" w:rsidRDefault="007A4136" w:rsidP="00DC07B0">
            <w:pPr>
              <w:suppressAutoHyphens/>
              <w:snapToGrid w:val="0"/>
              <w:rPr>
                <w:b/>
                <w:lang w:eastAsia="ar-SA"/>
              </w:rPr>
            </w:pPr>
          </w:p>
        </w:tc>
      </w:tr>
    </w:tbl>
    <w:p w:rsidR="007A4136" w:rsidRPr="00DC07B0" w:rsidRDefault="007A4136" w:rsidP="00DC07B0">
      <w:pPr>
        <w:suppressAutoHyphens/>
        <w:rPr>
          <w:vanish/>
          <w:lang w:eastAsia="ar-SA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465"/>
        <w:gridCol w:w="1980"/>
        <w:gridCol w:w="2340"/>
        <w:gridCol w:w="1875"/>
        <w:gridCol w:w="1905"/>
        <w:gridCol w:w="1620"/>
        <w:gridCol w:w="1800"/>
        <w:gridCol w:w="2173"/>
      </w:tblGrid>
      <w:tr w:rsidR="007A4136" w:rsidRPr="00DC07B0" w:rsidTr="00AC5558">
        <w:trPr>
          <w:trHeight w:val="85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A4136" w:rsidRPr="00DC07B0" w:rsidRDefault="007A4136" w:rsidP="00DC07B0">
            <w:pPr>
              <w:suppressAutoHyphens/>
              <w:rPr>
                <w:lang w:eastAsia="ar-SA"/>
              </w:rPr>
            </w:pPr>
            <w:r w:rsidRPr="00DC07B0">
              <w:rPr>
                <w:lang w:eastAsia="ar-SA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A4136" w:rsidRPr="00DC07B0" w:rsidRDefault="007A4136" w:rsidP="00DC07B0">
            <w:pPr>
              <w:suppressAutoHyphens/>
              <w:rPr>
                <w:lang w:eastAsia="ar-SA"/>
              </w:rPr>
            </w:pPr>
            <w:r w:rsidRPr="00DC07B0">
              <w:rPr>
                <w:lang w:eastAsia="ar-SA"/>
              </w:rPr>
              <w:t>Бубнова Тамара Викторовна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A4136" w:rsidRPr="00DC07B0" w:rsidRDefault="007A4136" w:rsidP="00DC07B0">
            <w:pPr>
              <w:suppressAutoHyphens/>
              <w:rPr>
                <w:lang w:eastAsia="ar-SA"/>
              </w:rPr>
            </w:pPr>
            <w:r w:rsidRPr="00DC07B0">
              <w:t>Глава администрации муниципального образования – Поплевинское сельское поселение Ряжского муниципального района Рязанской области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280810,69</w:t>
            </w:r>
          </w:p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</w:tr>
      <w:tr w:rsidR="007A4136" w:rsidRPr="00DC07B0" w:rsidTr="00AC5558">
        <w:trPr>
          <w:trHeight w:val="945"/>
        </w:trPr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A4136" w:rsidRPr="00DC07B0" w:rsidRDefault="007A4136" w:rsidP="00DC07B0">
            <w:r w:rsidRPr="00DC07B0"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A4136" w:rsidRPr="00DC07B0" w:rsidRDefault="007A4136" w:rsidP="00DC07B0">
            <w:r w:rsidRPr="00DC07B0">
              <w:t xml:space="preserve">Павлова Ольга Викторовна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A4136" w:rsidRPr="00DC07B0" w:rsidRDefault="007A4136" w:rsidP="00DC07B0">
            <w:r w:rsidRPr="00DC07B0">
              <w:t>Специалист 1 категории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170417,00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</w:tr>
      <w:tr w:rsidR="007A4136" w:rsidRPr="00DC07B0" w:rsidTr="00AC5558">
        <w:trPr>
          <w:trHeight w:val="555"/>
        </w:trPr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r w:rsidRPr="00DC07B0"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r w:rsidRPr="00DC07B0">
              <w:t xml:space="preserve">Шестакова Татьяна Васильевна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r w:rsidRPr="00DC07B0">
              <w:t>Специалист 1 категории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263752,59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3500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Россия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</w:tr>
      <w:tr w:rsidR="007A4136" w:rsidRPr="00DC07B0" w:rsidTr="00AC5558">
        <w:trPr>
          <w:trHeight w:val="585"/>
        </w:trPr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rPr>
                <w:lang w:eastAsia="ar-SA"/>
              </w:rPr>
            </w:pPr>
            <w:r w:rsidRPr="00DC07B0">
              <w:rPr>
                <w:lang w:eastAsia="ar-SA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rPr>
                <w:lang w:eastAsia="ar-SA"/>
              </w:rPr>
            </w:pPr>
            <w:r w:rsidRPr="00DC07B0">
              <w:rPr>
                <w:lang w:eastAsia="ar-SA"/>
              </w:rPr>
              <w:t>Шкиль Надежда Васильевна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rPr>
                <w:lang w:eastAsia="ar-SA"/>
              </w:rPr>
            </w:pPr>
            <w:r w:rsidRPr="00DC07B0">
              <w:rPr>
                <w:lang w:eastAsia="ar-SA"/>
              </w:rPr>
              <w:t>Специалист 1 категории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221113,90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земельный участок</w:t>
            </w:r>
          </w:p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</w:p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1500</w:t>
            </w:r>
          </w:p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</w:p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</w:p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43,2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Россия</w:t>
            </w:r>
          </w:p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</w:p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</w:p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Россия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</w:tr>
      <w:tr w:rsidR="007A4136" w:rsidRPr="00DC07B0" w:rsidTr="00AC5558">
        <w:trPr>
          <w:trHeight w:val="796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супруг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rPr>
                <w:lang w:eastAsia="ar-SA"/>
              </w:rPr>
            </w:pPr>
            <w:r w:rsidRPr="00DC07B0">
              <w:rPr>
                <w:lang w:eastAsia="ar-SA"/>
              </w:rPr>
              <w:t>Охранник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82827,80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6" w:rsidRPr="00DC07B0" w:rsidRDefault="007A4136" w:rsidP="00DC07B0">
            <w:pPr>
              <w:suppressAutoHyphens/>
              <w:jc w:val="center"/>
              <w:rPr>
                <w:lang w:eastAsia="ar-SA"/>
              </w:rPr>
            </w:pPr>
            <w:r w:rsidRPr="00DC07B0">
              <w:rPr>
                <w:lang w:eastAsia="ar-SA"/>
              </w:rPr>
              <w:t>Легковой автомобиль ДЭУ «Ланос»</w:t>
            </w:r>
          </w:p>
        </w:tc>
      </w:tr>
    </w:tbl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Pr="007D723F" w:rsidRDefault="007A4136" w:rsidP="007D723F">
      <w:pPr>
        <w:tabs>
          <w:tab w:val="left" w:pos="4290"/>
        </w:tabs>
        <w:jc w:val="center"/>
        <w:rPr>
          <w:b/>
        </w:rPr>
      </w:pPr>
      <w:r w:rsidRPr="007D723F">
        <w:rPr>
          <w:b/>
        </w:rPr>
        <w:t>СВЕДЕНИЯ</w:t>
      </w:r>
    </w:p>
    <w:p w:rsidR="007A4136" w:rsidRPr="007D723F" w:rsidRDefault="007A4136" w:rsidP="007D723F">
      <w:pPr>
        <w:ind w:left="-360"/>
        <w:jc w:val="center"/>
        <w:rPr>
          <w:b/>
          <w:bCs/>
        </w:rPr>
      </w:pPr>
      <w:r w:rsidRPr="007D723F">
        <w:rPr>
          <w:b/>
          <w:bCs/>
        </w:rPr>
        <w:t>о доходах, об имуществе и обязательствах имущественного характера лиц, замещающих муниципальные должности, должности муниципальной службы, утвержденные в Перечне должностей муниципальной службы Ряжского муниципального района,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 сведения о доходах, об имуществе и обязательствах имущественного характера  своих супруги (супруга) и несовершеннолетних детей на официальном сайте муниципального образования – Ряжский муниципальный район Рязанской области</w:t>
      </w:r>
    </w:p>
    <w:p w:rsidR="007A4136" w:rsidRPr="007D723F" w:rsidRDefault="007A4136" w:rsidP="007D723F">
      <w:pPr>
        <w:jc w:val="center"/>
        <w:rPr>
          <w:b/>
          <w:bCs/>
        </w:rPr>
      </w:pPr>
      <w:r w:rsidRPr="007D723F">
        <w:rPr>
          <w:b/>
          <w:bCs/>
        </w:rPr>
        <w:t>за период с 01.01.2012 г. по 31.12.2012г.</w:t>
      </w:r>
    </w:p>
    <w:p w:rsidR="007A4136" w:rsidRPr="007D723F" w:rsidRDefault="007A4136" w:rsidP="007D723F">
      <w:pPr>
        <w:tabs>
          <w:tab w:val="left" w:pos="4290"/>
        </w:tabs>
        <w:jc w:val="center"/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980"/>
        <w:gridCol w:w="2340"/>
        <w:gridCol w:w="1868"/>
        <w:gridCol w:w="1912"/>
        <w:gridCol w:w="1620"/>
        <w:gridCol w:w="1800"/>
        <w:gridCol w:w="2160"/>
      </w:tblGrid>
      <w:tr w:rsidR="007A4136" w:rsidRPr="007D723F" w:rsidTr="00F43EF4">
        <w:tc>
          <w:tcPr>
            <w:tcW w:w="468" w:type="dxa"/>
            <w:vMerge w:val="restart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  <w:rPr>
                <w:b/>
              </w:rPr>
            </w:pPr>
            <w:r w:rsidRPr="007D723F">
              <w:rPr>
                <w:b/>
              </w:rPr>
              <w:t>№</w:t>
            </w:r>
          </w:p>
        </w:tc>
        <w:tc>
          <w:tcPr>
            <w:tcW w:w="1980" w:type="dxa"/>
            <w:vMerge w:val="restart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  <w:rPr>
                <w:b/>
              </w:rPr>
            </w:pPr>
            <w:r w:rsidRPr="007D723F">
              <w:rPr>
                <w:b/>
              </w:rPr>
              <w:t>Ф.И.О.</w:t>
            </w:r>
          </w:p>
        </w:tc>
        <w:tc>
          <w:tcPr>
            <w:tcW w:w="2340" w:type="dxa"/>
            <w:vMerge w:val="restart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  <w:rPr>
                <w:b/>
              </w:rPr>
            </w:pPr>
            <w:r w:rsidRPr="007D723F">
              <w:rPr>
                <w:b/>
              </w:rPr>
              <w:t>должность</w:t>
            </w:r>
          </w:p>
        </w:tc>
        <w:tc>
          <w:tcPr>
            <w:tcW w:w="1868" w:type="dxa"/>
            <w:vMerge w:val="restart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  <w:rPr>
                <w:b/>
              </w:rPr>
            </w:pPr>
            <w:r w:rsidRPr="007D723F">
              <w:rPr>
                <w:b/>
              </w:rPr>
              <w:t>общая сумма декларированного годового дохода, руб.</w:t>
            </w:r>
          </w:p>
        </w:tc>
        <w:tc>
          <w:tcPr>
            <w:tcW w:w="5332" w:type="dxa"/>
            <w:gridSpan w:val="3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  <w:rPr>
                <w:b/>
              </w:rPr>
            </w:pPr>
            <w:r w:rsidRPr="007D723F">
              <w:rPr>
                <w:b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60" w:type="dxa"/>
            <w:vMerge w:val="restart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  <w:rPr>
                <w:b/>
              </w:rPr>
            </w:pPr>
            <w:r w:rsidRPr="007D723F">
              <w:rPr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7A4136" w:rsidRPr="007D723F" w:rsidTr="00F43EF4">
        <w:tc>
          <w:tcPr>
            <w:tcW w:w="468" w:type="dxa"/>
            <w:vMerge/>
            <w:vAlign w:val="center"/>
          </w:tcPr>
          <w:p w:rsidR="007A4136" w:rsidRPr="007D723F" w:rsidRDefault="007A4136" w:rsidP="007D723F"/>
        </w:tc>
        <w:tc>
          <w:tcPr>
            <w:tcW w:w="1980" w:type="dxa"/>
            <w:vMerge/>
            <w:vAlign w:val="center"/>
          </w:tcPr>
          <w:p w:rsidR="007A4136" w:rsidRPr="007D723F" w:rsidRDefault="007A4136" w:rsidP="007D723F"/>
        </w:tc>
        <w:tc>
          <w:tcPr>
            <w:tcW w:w="2340" w:type="dxa"/>
            <w:vMerge/>
            <w:vAlign w:val="center"/>
          </w:tcPr>
          <w:p w:rsidR="007A4136" w:rsidRPr="007D723F" w:rsidRDefault="007A4136" w:rsidP="007D723F"/>
        </w:tc>
        <w:tc>
          <w:tcPr>
            <w:tcW w:w="1868" w:type="dxa"/>
            <w:vMerge/>
            <w:vAlign w:val="center"/>
          </w:tcPr>
          <w:p w:rsidR="007A4136" w:rsidRPr="007D723F" w:rsidRDefault="007A4136" w:rsidP="007D723F"/>
        </w:tc>
        <w:tc>
          <w:tcPr>
            <w:tcW w:w="1912" w:type="dxa"/>
          </w:tcPr>
          <w:p w:rsidR="007A4136" w:rsidRPr="007D723F" w:rsidRDefault="007A4136" w:rsidP="007D723F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7D723F">
              <w:rPr>
                <w:b/>
              </w:rPr>
              <w:t>вид объектов</w:t>
            </w:r>
          </w:p>
          <w:p w:rsidR="007A4136" w:rsidRPr="007D723F" w:rsidRDefault="007A4136" w:rsidP="007D723F">
            <w:pPr>
              <w:tabs>
                <w:tab w:val="left" w:pos="4290"/>
              </w:tabs>
              <w:ind w:left="-561" w:firstLine="426"/>
              <w:jc w:val="center"/>
              <w:rPr>
                <w:b/>
              </w:rPr>
            </w:pPr>
            <w:r w:rsidRPr="007D723F">
              <w:rPr>
                <w:b/>
              </w:rPr>
              <w:t>недвижимости</w:t>
            </w:r>
          </w:p>
        </w:tc>
        <w:tc>
          <w:tcPr>
            <w:tcW w:w="1620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  <w:rPr>
                <w:b/>
              </w:rPr>
            </w:pPr>
            <w:r w:rsidRPr="007D723F">
              <w:rPr>
                <w:b/>
              </w:rPr>
              <w:t>площадь</w:t>
            </w:r>
          </w:p>
          <w:p w:rsidR="007A4136" w:rsidRPr="007D723F" w:rsidRDefault="007A4136" w:rsidP="007D723F">
            <w:pPr>
              <w:tabs>
                <w:tab w:val="left" w:pos="4290"/>
              </w:tabs>
              <w:jc w:val="center"/>
              <w:rPr>
                <w:b/>
              </w:rPr>
            </w:pPr>
            <w:r w:rsidRPr="007D723F">
              <w:rPr>
                <w:b/>
              </w:rPr>
              <w:t>кв.м.</w:t>
            </w:r>
          </w:p>
        </w:tc>
        <w:tc>
          <w:tcPr>
            <w:tcW w:w="1800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  <w:rPr>
                <w:b/>
              </w:rPr>
            </w:pPr>
            <w:r w:rsidRPr="007D723F">
              <w:rPr>
                <w:b/>
              </w:rPr>
              <w:t>страна расположения</w:t>
            </w:r>
          </w:p>
        </w:tc>
        <w:tc>
          <w:tcPr>
            <w:tcW w:w="2160" w:type="dxa"/>
            <w:vMerge/>
            <w:vAlign w:val="center"/>
          </w:tcPr>
          <w:p w:rsidR="007A4136" w:rsidRPr="007D723F" w:rsidRDefault="007A4136" w:rsidP="007D723F"/>
        </w:tc>
      </w:tr>
      <w:tr w:rsidR="007A4136" w:rsidRPr="007D723F" w:rsidTr="00F43EF4">
        <w:tc>
          <w:tcPr>
            <w:tcW w:w="468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</w:pPr>
            <w:r w:rsidRPr="007D723F">
              <w:t>1</w:t>
            </w:r>
          </w:p>
        </w:tc>
        <w:tc>
          <w:tcPr>
            <w:tcW w:w="1980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  <w:rPr>
                <w:b/>
              </w:rPr>
            </w:pPr>
            <w:r w:rsidRPr="007D723F">
              <w:rPr>
                <w:b/>
              </w:rPr>
              <w:t>Тузлукова Валентина Ивановна</w:t>
            </w:r>
          </w:p>
        </w:tc>
        <w:tc>
          <w:tcPr>
            <w:tcW w:w="2340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</w:pPr>
            <w:r w:rsidRPr="007D723F">
              <w:t>Председатель КРК Ряжского муниципального района Рязанской области</w:t>
            </w:r>
          </w:p>
        </w:tc>
        <w:tc>
          <w:tcPr>
            <w:tcW w:w="1868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</w:pPr>
            <w:r w:rsidRPr="007D723F">
              <w:t>442719</w:t>
            </w:r>
          </w:p>
        </w:tc>
        <w:tc>
          <w:tcPr>
            <w:tcW w:w="1912" w:type="dxa"/>
          </w:tcPr>
          <w:p w:rsidR="007A4136" w:rsidRPr="007D723F" w:rsidRDefault="007A4136" w:rsidP="007D723F">
            <w:pPr>
              <w:tabs>
                <w:tab w:val="left" w:pos="4290"/>
              </w:tabs>
            </w:pPr>
            <w:r w:rsidRPr="007D723F">
              <w:t>- земельный участок</w:t>
            </w:r>
          </w:p>
          <w:p w:rsidR="007A4136" w:rsidRPr="007D723F" w:rsidRDefault="007A4136" w:rsidP="007D723F">
            <w:r w:rsidRPr="007D723F">
              <w:t>- жилой дом</w:t>
            </w:r>
          </w:p>
          <w:p w:rsidR="007A4136" w:rsidRPr="007D723F" w:rsidRDefault="007A4136" w:rsidP="007D723F">
            <w:r w:rsidRPr="007D723F">
              <w:t>- квартира</w:t>
            </w:r>
          </w:p>
        </w:tc>
        <w:tc>
          <w:tcPr>
            <w:tcW w:w="1620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</w:pPr>
            <w:r w:rsidRPr="007D723F">
              <w:t>1140 кв.м.</w:t>
            </w:r>
          </w:p>
          <w:p w:rsidR="007A4136" w:rsidRPr="007D723F" w:rsidRDefault="007A4136" w:rsidP="007D723F"/>
          <w:p w:rsidR="007A4136" w:rsidRPr="007D723F" w:rsidRDefault="007A4136" w:rsidP="007D723F">
            <w:pPr>
              <w:jc w:val="center"/>
            </w:pPr>
            <w:r w:rsidRPr="007D723F">
              <w:t>21,8 кв.м.</w:t>
            </w:r>
          </w:p>
          <w:p w:rsidR="007A4136" w:rsidRPr="007D723F" w:rsidRDefault="007A4136" w:rsidP="007D723F">
            <w:pPr>
              <w:jc w:val="center"/>
            </w:pPr>
            <w:r w:rsidRPr="007D723F">
              <w:t>55,6 кв.м.</w:t>
            </w:r>
          </w:p>
        </w:tc>
        <w:tc>
          <w:tcPr>
            <w:tcW w:w="1800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</w:pPr>
            <w:r w:rsidRPr="007D723F">
              <w:t>Россия</w:t>
            </w:r>
          </w:p>
          <w:p w:rsidR="007A4136" w:rsidRPr="007D723F" w:rsidRDefault="007A4136" w:rsidP="007D723F"/>
          <w:p w:rsidR="007A4136" w:rsidRPr="007D723F" w:rsidRDefault="007A4136" w:rsidP="007D723F">
            <w:pPr>
              <w:jc w:val="center"/>
            </w:pPr>
            <w:r w:rsidRPr="007D723F">
              <w:t>Россия</w:t>
            </w:r>
          </w:p>
          <w:p w:rsidR="007A4136" w:rsidRPr="007D723F" w:rsidRDefault="007A4136" w:rsidP="007D723F">
            <w:pPr>
              <w:jc w:val="center"/>
            </w:pPr>
            <w:r w:rsidRPr="007D723F">
              <w:t>Россия</w:t>
            </w:r>
          </w:p>
        </w:tc>
        <w:tc>
          <w:tcPr>
            <w:tcW w:w="2160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</w:pPr>
            <w:r w:rsidRPr="007D723F">
              <w:t>нет</w:t>
            </w:r>
          </w:p>
        </w:tc>
      </w:tr>
      <w:tr w:rsidR="007A4136" w:rsidRPr="007D723F" w:rsidTr="00F43EF4">
        <w:tc>
          <w:tcPr>
            <w:tcW w:w="468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</w:pPr>
          </w:p>
        </w:tc>
        <w:tc>
          <w:tcPr>
            <w:tcW w:w="1980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  <w:rPr>
                <w:b/>
              </w:rPr>
            </w:pPr>
            <w:r w:rsidRPr="007D723F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</w:pPr>
            <w:r w:rsidRPr="007D723F">
              <w:t xml:space="preserve">Наладчик полиграфического оборудования </w:t>
            </w:r>
          </w:p>
        </w:tc>
        <w:tc>
          <w:tcPr>
            <w:tcW w:w="1868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</w:pPr>
            <w:r w:rsidRPr="007D723F">
              <w:t>409803</w:t>
            </w:r>
          </w:p>
        </w:tc>
        <w:tc>
          <w:tcPr>
            <w:tcW w:w="1912" w:type="dxa"/>
          </w:tcPr>
          <w:p w:rsidR="007A4136" w:rsidRPr="007D723F" w:rsidRDefault="007A4136" w:rsidP="007D723F">
            <w:pPr>
              <w:tabs>
                <w:tab w:val="left" w:pos="4290"/>
              </w:tabs>
            </w:pPr>
            <w:r w:rsidRPr="007D723F">
              <w:t>- квартира</w:t>
            </w:r>
          </w:p>
          <w:p w:rsidR="007A4136" w:rsidRPr="007D723F" w:rsidRDefault="007A4136" w:rsidP="007D723F">
            <w:pPr>
              <w:tabs>
                <w:tab w:val="left" w:pos="4290"/>
              </w:tabs>
            </w:pPr>
          </w:p>
        </w:tc>
        <w:tc>
          <w:tcPr>
            <w:tcW w:w="1620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</w:pPr>
            <w:r w:rsidRPr="007D723F">
              <w:t>34,8 кв.м.</w:t>
            </w:r>
          </w:p>
          <w:p w:rsidR="007A4136" w:rsidRPr="007D723F" w:rsidRDefault="007A4136" w:rsidP="007D723F">
            <w:pPr>
              <w:jc w:val="center"/>
            </w:pPr>
          </w:p>
          <w:p w:rsidR="007A4136" w:rsidRPr="007D723F" w:rsidRDefault="007A4136" w:rsidP="007D723F">
            <w:pPr>
              <w:jc w:val="center"/>
            </w:pPr>
          </w:p>
        </w:tc>
        <w:tc>
          <w:tcPr>
            <w:tcW w:w="1800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</w:pPr>
            <w:r w:rsidRPr="007D723F">
              <w:t>Россия</w:t>
            </w:r>
          </w:p>
          <w:p w:rsidR="007A4136" w:rsidRPr="007D723F" w:rsidRDefault="007A4136" w:rsidP="007D723F"/>
          <w:p w:rsidR="007A4136" w:rsidRPr="007D723F" w:rsidRDefault="007A4136" w:rsidP="007D723F">
            <w:pPr>
              <w:jc w:val="center"/>
            </w:pPr>
          </w:p>
        </w:tc>
        <w:tc>
          <w:tcPr>
            <w:tcW w:w="2160" w:type="dxa"/>
          </w:tcPr>
          <w:p w:rsidR="007A4136" w:rsidRPr="007D723F" w:rsidRDefault="007A4136" w:rsidP="007D723F">
            <w:pPr>
              <w:tabs>
                <w:tab w:val="left" w:pos="4290"/>
              </w:tabs>
              <w:jc w:val="center"/>
            </w:pPr>
            <w:r w:rsidRPr="007D723F">
              <w:t>Опель Астра</w:t>
            </w:r>
          </w:p>
        </w:tc>
      </w:tr>
    </w:tbl>
    <w:p w:rsidR="007A4136" w:rsidRPr="007D723F" w:rsidRDefault="007A4136" w:rsidP="007D723F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p w:rsidR="007A4136" w:rsidRDefault="007A4136" w:rsidP="00E8236A"/>
    <w:sectPr w:rsidR="007A4136" w:rsidSect="009658EC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136" w:rsidRDefault="007A4136" w:rsidP="00E8236A">
      <w:r>
        <w:separator/>
      </w:r>
    </w:p>
  </w:endnote>
  <w:endnote w:type="continuationSeparator" w:id="0">
    <w:p w:rsidR="007A4136" w:rsidRDefault="007A4136" w:rsidP="00E82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136" w:rsidRDefault="007A4136" w:rsidP="00E8236A">
      <w:r>
        <w:separator/>
      </w:r>
    </w:p>
  </w:footnote>
  <w:footnote w:type="continuationSeparator" w:id="0">
    <w:p w:rsidR="007A4136" w:rsidRDefault="007A4136" w:rsidP="00E823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157E"/>
    <w:rsid w:val="00001D88"/>
    <w:rsid w:val="00006577"/>
    <w:rsid w:val="00007542"/>
    <w:rsid w:val="00007E8D"/>
    <w:rsid w:val="000212DD"/>
    <w:rsid w:val="000278DA"/>
    <w:rsid w:val="00060FDD"/>
    <w:rsid w:val="00062127"/>
    <w:rsid w:val="000627CB"/>
    <w:rsid w:val="00071D23"/>
    <w:rsid w:val="0008103B"/>
    <w:rsid w:val="000815B3"/>
    <w:rsid w:val="00086C2C"/>
    <w:rsid w:val="00096156"/>
    <w:rsid w:val="000A132B"/>
    <w:rsid w:val="000A75A7"/>
    <w:rsid w:val="000C46D7"/>
    <w:rsid w:val="000C77D2"/>
    <w:rsid w:val="000D2E1C"/>
    <w:rsid w:val="000E523D"/>
    <w:rsid w:val="000E57DA"/>
    <w:rsid w:val="000E61A3"/>
    <w:rsid w:val="000F228D"/>
    <w:rsid w:val="000F40C9"/>
    <w:rsid w:val="00100337"/>
    <w:rsid w:val="0010157E"/>
    <w:rsid w:val="00103D03"/>
    <w:rsid w:val="001161C0"/>
    <w:rsid w:val="00123E2B"/>
    <w:rsid w:val="00131D78"/>
    <w:rsid w:val="001410CF"/>
    <w:rsid w:val="00152FF0"/>
    <w:rsid w:val="00153856"/>
    <w:rsid w:val="001547B1"/>
    <w:rsid w:val="00166370"/>
    <w:rsid w:val="0016714D"/>
    <w:rsid w:val="00170A33"/>
    <w:rsid w:val="00170DCA"/>
    <w:rsid w:val="00177658"/>
    <w:rsid w:val="00180711"/>
    <w:rsid w:val="0019487C"/>
    <w:rsid w:val="001951B2"/>
    <w:rsid w:val="00196D57"/>
    <w:rsid w:val="001C602E"/>
    <w:rsid w:val="001E3F63"/>
    <w:rsid w:val="001F11E0"/>
    <w:rsid w:val="001F2D72"/>
    <w:rsid w:val="001F6C45"/>
    <w:rsid w:val="00203743"/>
    <w:rsid w:val="00204D59"/>
    <w:rsid w:val="00211DB3"/>
    <w:rsid w:val="00216EB5"/>
    <w:rsid w:val="00224D42"/>
    <w:rsid w:val="002410A9"/>
    <w:rsid w:val="002445EC"/>
    <w:rsid w:val="0026089D"/>
    <w:rsid w:val="00264BB3"/>
    <w:rsid w:val="00270039"/>
    <w:rsid w:val="00281FCB"/>
    <w:rsid w:val="00285583"/>
    <w:rsid w:val="002A436B"/>
    <w:rsid w:val="002B4871"/>
    <w:rsid w:val="002B61E6"/>
    <w:rsid w:val="002C234C"/>
    <w:rsid w:val="002C4FDA"/>
    <w:rsid w:val="002C705D"/>
    <w:rsid w:val="002D2047"/>
    <w:rsid w:val="002D6936"/>
    <w:rsid w:val="002D79A1"/>
    <w:rsid w:val="002E1CC1"/>
    <w:rsid w:val="002E3E23"/>
    <w:rsid w:val="002E6B59"/>
    <w:rsid w:val="002E776D"/>
    <w:rsid w:val="002F588A"/>
    <w:rsid w:val="003071F8"/>
    <w:rsid w:val="00313C2B"/>
    <w:rsid w:val="00316492"/>
    <w:rsid w:val="0032357B"/>
    <w:rsid w:val="00332E3B"/>
    <w:rsid w:val="00337233"/>
    <w:rsid w:val="00342690"/>
    <w:rsid w:val="00353E02"/>
    <w:rsid w:val="00371C8E"/>
    <w:rsid w:val="00376DFC"/>
    <w:rsid w:val="003812D5"/>
    <w:rsid w:val="00383C07"/>
    <w:rsid w:val="003A1573"/>
    <w:rsid w:val="003B1670"/>
    <w:rsid w:val="003C7463"/>
    <w:rsid w:val="003D18D9"/>
    <w:rsid w:val="003E00CB"/>
    <w:rsid w:val="003F0DFB"/>
    <w:rsid w:val="003F10B9"/>
    <w:rsid w:val="0041068D"/>
    <w:rsid w:val="004152BD"/>
    <w:rsid w:val="004234B2"/>
    <w:rsid w:val="00426D9C"/>
    <w:rsid w:val="004372BF"/>
    <w:rsid w:val="00445A69"/>
    <w:rsid w:val="004511C2"/>
    <w:rsid w:val="0045391F"/>
    <w:rsid w:val="004551E9"/>
    <w:rsid w:val="004665E6"/>
    <w:rsid w:val="0049495A"/>
    <w:rsid w:val="0049701D"/>
    <w:rsid w:val="004A6AF0"/>
    <w:rsid w:val="004A7C78"/>
    <w:rsid w:val="004B0E2D"/>
    <w:rsid w:val="004C2856"/>
    <w:rsid w:val="004C6F2E"/>
    <w:rsid w:val="004D2769"/>
    <w:rsid w:val="004D4973"/>
    <w:rsid w:val="00511D7C"/>
    <w:rsid w:val="005150FE"/>
    <w:rsid w:val="00517BB9"/>
    <w:rsid w:val="00530383"/>
    <w:rsid w:val="0053499F"/>
    <w:rsid w:val="00552763"/>
    <w:rsid w:val="00556E53"/>
    <w:rsid w:val="00582FE5"/>
    <w:rsid w:val="005A487B"/>
    <w:rsid w:val="005D0ACF"/>
    <w:rsid w:val="005E4D57"/>
    <w:rsid w:val="005F66AD"/>
    <w:rsid w:val="0060447E"/>
    <w:rsid w:val="00622516"/>
    <w:rsid w:val="00624E65"/>
    <w:rsid w:val="00641273"/>
    <w:rsid w:val="00644588"/>
    <w:rsid w:val="00653103"/>
    <w:rsid w:val="00654BCB"/>
    <w:rsid w:val="00655A00"/>
    <w:rsid w:val="00662905"/>
    <w:rsid w:val="00666E46"/>
    <w:rsid w:val="00674DC6"/>
    <w:rsid w:val="006818A7"/>
    <w:rsid w:val="006A0BA5"/>
    <w:rsid w:val="006B6E6E"/>
    <w:rsid w:val="006D0B18"/>
    <w:rsid w:val="006F25AF"/>
    <w:rsid w:val="006F268A"/>
    <w:rsid w:val="006F676B"/>
    <w:rsid w:val="00701522"/>
    <w:rsid w:val="00712D50"/>
    <w:rsid w:val="00714842"/>
    <w:rsid w:val="0072303B"/>
    <w:rsid w:val="00725232"/>
    <w:rsid w:val="00725855"/>
    <w:rsid w:val="00727AE0"/>
    <w:rsid w:val="0074389A"/>
    <w:rsid w:val="00760C8F"/>
    <w:rsid w:val="007A3272"/>
    <w:rsid w:val="007A3F37"/>
    <w:rsid w:val="007A4136"/>
    <w:rsid w:val="007B7B61"/>
    <w:rsid w:val="007C33BB"/>
    <w:rsid w:val="007C4FFC"/>
    <w:rsid w:val="007D3416"/>
    <w:rsid w:val="007D697C"/>
    <w:rsid w:val="007D723F"/>
    <w:rsid w:val="007E2985"/>
    <w:rsid w:val="007E61D5"/>
    <w:rsid w:val="007F0A69"/>
    <w:rsid w:val="00806A1C"/>
    <w:rsid w:val="00816298"/>
    <w:rsid w:val="00820A2B"/>
    <w:rsid w:val="00824C99"/>
    <w:rsid w:val="00830A89"/>
    <w:rsid w:val="0084530E"/>
    <w:rsid w:val="0085093B"/>
    <w:rsid w:val="008556A1"/>
    <w:rsid w:val="00873936"/>
    <w:rsid w:val="008769E1"/>
    <w:rsid w:val="0089538C"/>
    <w:rsid w:val="00896089"/>
    <w:rsid w:val="008A2308"/>
    <w:rsid w:val="008A26EA"/>
    <w:rsid w:val="008A7CA7"/>
    <w:rsid w:val="008B2F64"/>
    <w:rsid w:val="008B4E39"/>
    <w:rsid w:val="008C7D56"/>
    <w:rsid w:val="008E43C4"/>
    <w:rsid w:val="008E78F4"/>
    <w:rsid w:val="008E7E1E"/>
    <w:rsid w:val="008F1CB9"/>
    <w:rsid w:val="00903A9E"/>
    <w:rsid w:val="009201B3"/>
    <w:rsid w:val="009411D0"/>
    <w:rsid w:val="00963AB0"/>
    <w:rsid w:val="009658EC"/>
    <w:rsid w:val="00974ED8"/>
    <w:rsid w:val="009835A4"/>
    <w:rsid w:val="0098586F"/>
    <w:rsid w:val="009908CE"/>
    <w:rsid w:val="009A0F5B"/>
    <w:rsid w:val="009A27C8"/>
    <w:rsid w:val="009A4464"/>
    <w:rsid w:val="009A5DBA"/>
    <w:rsid w:val="009A6D3A"/>
    <w:rsid w:val="009B10E6"/>
    <w:rsid w:val="009D3485"/>
    <w:rsid w:val="009D4402"/>
    <w:rsid w:val="009E32E2"/>
    <w:rsid w:val="009F3B4F"/>
    <w:rsid w:val="00A04C58"/>
    <w:rsid w:val="00A05FCA"/>
    <w:rsid w:val="00A15974"/>
    <w:rsid w:val="00A21DA1"/>
    <w:rsid w:val="00A63732"/>
    <w:rsid w:val="00A75A2B"/>
    <w:rsid w:val="00A85F3A"/>
    <w:rsid w:val="00A95FBC"/>
    <w:rsid w:val="00A96DA3"/>
    <w:rsid w:val="00A972B3"/>
    <w:rsid w:val="00AA6E25"/>
    <w:rsid w:val="00AB78A8"/>
    <w:rsid w:val="00AC23C2"/>
    <w:rsid w:val="00AC4A4E"/>
    <w:rsid w:val="00AC5558"/>
    <w:rsid w:val="00AC5DCD"/>
    <w:rsid w:val="00AF31CE"/>
    <w:rsid w:val="00B010CC"/>
    <w:rsid w:val="00B06445"/>
    <w:rsid w:val="00B178B7"/>
    <w:rsid w:val="00B208CF"/>
    <w:rsid w:val="00B31B9B"/>
    <w:rsid w:val="00B33906"/>
    <w:rsid w:val="00B36183"/>
    <w:rsid w:val="00B45F80"/>
    <w:rsid w:val="00B47294"/>
    <w:rsid w:val="00B5080B"/>
    <w:rsid w:val="00B6399F"/>
    <w:rsid w:val="00BA5C25"/>
    <w:rsid w:val="00BC2F97"/>
    <w:rsid w:val="00BC3DAD"/>
    <w:rsid w:val="00BF0254"/>
    <w:rsid w:val="00C025EF"/>
    <w:rsid w:val="00C14C37"/>
    <w:rsid w:val="00C229C0"/>
    <w:rsid w:val="00C241A8"/>
    <w:rsid w:val="00C43B36"/>
    <w:rsid w:val="00C44570"/>
    <w:rsid w:val="00C53105"/>
    <w:rsid w:val="00C60144"/>
    <w:rsid w:val="00C61315"/>
    <w:rsid w:val="00C65EFB"/>
    <w:rsid w:val="00C815DA"/>
    <w:rsid w:val="00CA1A9D"/>
    <w:rsid w:val="00CA2017"/>
    <w:rsid w:val="00CA5C6B"/>
    <w:rsid w:val="00CB564B"/>
    <w:rsid w:val="00CC4DD9"/>
    <w:rsid w:val="00CC6A56"/>
    <w:rsid w:val="00CD1100"/>
    <w:rsid w:val="00CE003C"/>
    <w:rsid w:val="00CE7379"/>
    <w:rsid w:val="00D060E3"/>
    <w:rsid w:val="00D11CD5"/>
    <w:rsid w:val="00D2290B"/>
    <w:rsid w:val="00D24157"/>
    <w:rsid w:val="00D40918"/>
    <w:rsid w:val="00D529DF"/>
    <w:rsid w:val="00D8055B"/>
    <w:rsid w:val="00D81774"/>
    <w:rsid w:val="00D94E28"/>
    <w:rsid w:val="00DA4337"/>
    <w:rsid w:val="00DC05DA"/>
    <w:rsid w:val="00DC07B0"/>
    <w:rsid w:val="00DE22A5"/>
    <w:rsid w:val="00DF7890"/>
    <w:rsid w:val="00E12402"/>
    <w:rsid w:val="00E17134"/>
    <w:rsid w:val="00E219CE"/>
    <w:rsid w:val="00E26DE6"/>
    <w:rsid w:val="00E308E3"/>
    <w:rsid w:val="00E33194"/>
    <w:rsid w:val="00E4585F"/>
    <w:rsid w:val="00E45CA1"/>
    <w:rsid w:val="00E57C44"/>
    <w:rsid w:val="00E8236A"/>
    <w:rsid w:val="00E82C9D"/>
    <w:rsid w:val="00E92821"/>
    <w:rsid w:val="00EB5C48"/>
    <w:rsid w:val="00ED58AA"/>
    <w:rsid w:val="00EE3250"/>
    <w:rsid w:val="00EE5776"/>
    <w:rsid w:val="00F03B43"/>
    <w:rsid w:val="00F14396"/>
    <w:rsid w:val="00F20802"/>
    <w:rsid w:val="00F21620"/>
    <w:rsid w:val="00F31110"/>
    <w:rsid w:val="00F366A5"/>
    <w:rsid w:val="00F36BE1"/>
    <w:rsid w:val="00F43EF4"/>
    <w:rsid w:val="00F521B3"/>
    <w:rsid w:val="00F54C4F"/>
    <w:rsid w:val="00F6190F"/>
    <w:rsid w:val="00F65F53"/>
    <w:rsid w:val="00F66177"/>
    <w:rsid w:val="00F66331"/>
    <w:rsid w:val="00F678CF"/>
    <w:rsid w:val="00F72EEA"/>
    <w:rsid w:val="00F73FC0"/>
    <w:rsid w:val="00F917AD"/>
    <w:rsid w:val="00F93997"/>
    <w:rsid w:val="00FB4E01"/>
    <w:rsid w:val="00FE0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0815B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372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72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72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372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372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372B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372B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4372B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372B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372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372B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372BF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372B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372B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372BF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372BF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372BF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372BF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4372B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4372BF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372BF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372BF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4372BF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4372BF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4372BF"/>
    <w:rPr>
      <w:szCs w:val="32"/>
    </w:rPr>
  </w:style>
  <w:style w:type="paragraph" w:styleId="ListParagraph">
    <w:name w:val="List Paragraph"/>
    <w:basedOn w:val="Normal"/>
    <w:uiPriority w:val="99"/>
    <w:qFormat/>
    <w:rsid w:val="004372B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4372BF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4372BF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372B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372BF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4372BF"/>
    <w:rPr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4372BF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4372BF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4372BF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4372BF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4372BF"/>
    <w:pPr>
      <w:outlineLvl w:val="9"/>
    </w:pPr>
  </w:style>
  <w:style w:type="table" w:styleId="TableGrid">
    <w:name w:val="Table Grid"/>
    <w:basedOn w:val="TableNormal"/>
    <w:uiPriority w:val="99"/>
    <w:rsid w:val="000815B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8236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8236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E8236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8236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24</Pages>
  <Words>3441</Words>
  <Characters>19619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virgus</dc:creator>
  <cp:keywords/>
  <dc:description/>
  <cp:lastModifiedBy>user</cp:lastModifiedBy>
  <cp:revision>5</cp:revision>
  <dcterms:created xsi:type="dcterms:W3CDTF">2013-05-15T08:46:00Z</dcterms:created>
  <dcterms:modified xsi:type="dcterms:W3CDTF">2013-05-16T05:17:00Z</dcterms:modified>
</cp:coreProperties>
</file>